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0A801" w14:textId="1F16DC95" w:rsidR="00FA1768" w:rsidRPr="00F06DCE" w:rsidRDefault="00FA1768" w:rsidP="00FA1768">
      <w:pPr>
        <w:pStyle w:val="3GPPHeader"/>
        <w:rPr>
          <w:sz w:val="32"/>
          <w:szCs w:val="32"/>
        </w:rPr>
      </w:pPr>
      <w:bookmarkStart w:id="0" w:name="page1"/>
      <w:r w:rsidRPr="00F06DCE">
        <w:t>3GPP TSG-RAN WG2 #1</w:t>
      </w:r>
      <w:r>
        <w:t>25</w:t>
      </w:r>
      <w:r w:rsidRPr="00F06DCE">
        <w:tab/>
      </w:r>
      <w:r w:rsidRPr="001962D5">
        <w:rPr>
          <w:sz w:val="32"/>
          <w:szCs w:val="32"/>
        </w:rPr>
        <w:t>R2-</w:t>
      </w:r>
      <w:r w:rsidRPr="00FA1768">
        <w:rPr>
          <w:sz w:val="32"/>
          <w:szCs w:val="32"/>
        </w:rPr>
        <w:t>240153</w:t>
      </w:r>
      <w:r w:rsidR="00E22418">
        <w:rPr>
          <w:sz w:val="32"/>
          <w:szCs w:val="32"/>
        </w:rPr>
        <w:t>1</w:t>
      </w:r>
    </w:p>
    <w:p w14:paraId="0A0A049C" w14:textId="77777777" w:rsidR="00FA1768" w:rsidRPr="00CE0424" w:rsidRDefault="00FA1768" w:rsidP="00FA1768">
      <w:pPr>
        <w:pStyle w:val="3GPPHeader"/>
      </w:pPr>
      <w:r>
        <w:t>Athens</w:t>
      </w:r>
      <w:r w:rsidRPr="001A5AB6">
        <w:t xml:space="preserve">, </w:t>
      </w:r>
      <w:r>
        <w:t>Greece</w:t>
      </w:r>
      <w:r w:rsidRPr="006F1FF2">
        <w:t xml:space="preserve">, </w:t>
      </w:r>
      <w:r>
        <w:t>26</w:t>
      </w:r>
      <w:r w:rsidRPr="00157B85">
        <w:rPr>
          <w:vertAlign w:val="superscript"/>
        </w:rPr>
        <w:t>th</w:t>
      </w:r>
      <w:r>
        <w:t xml:space="preserve"> – 1</w:t>
      </w:r>
      <w:r>
        <w:rPr>
          <w:vertAlign w:val="superscript"/>
        </w:rPr>
        <w:t>st</w:t>
      </w:r>
      <w:r>
        <w:t xml:space="preserve"> March 2024</w:t>
      </w:r>
    </w:p>
    <w:p w14:paraId="3AE6DC50" w14:textId="002E844B" w:rsidR="00FA1768" w:rsidRPr="00EE4D69" w:rsidRDefault="00FA1768" w:rsidP="00FA1768">
      <w:pPr>
        <w:pStyle w:val="3GPPHeader"/>
      </w:pPr>
      <w:r w:rsidRPr="00EE4D69">
        <w:t>Agenda Item:</w:t>
      </w:r>
      <w:r w:rsidRPr="00EE4D69">
        <w:tab/>
      </w:r>
      <w:r>
        <w:t>7.0.1</w:t>
      </w:r>
    </w:p>
    <w:p w14:paraId="459EB2CB" w14:textId="77777777" w:rsidR="00FA1768" w:rsidRPr="00CE0424" w:rsidRDefault="00FA1768" w:rsidP="00FA1768">
      <w:pPr>
        <w:pStyle w:val="3GPPHeader"/>
      </w:pPr>
      <w:r>
        <w:t>Source:</w:t>
      </w:r>
      <w:r w:rsidRPr="00CE0424">
        <w:tab/>
        <w:t>Ericsson</w:t>
      </w:r>
    </w:p>
    <w:p w14:paraId="743DE564" w14:textId="2737E5A6" w:rsidR="00FA1768" w:rsidRPr="00CE0424" w:rsidRDefault="00FA1768" w:rsidP="00FA1768">
      <w:pPr>
        <w:pStyle w:val="3GPPHeader"/>
      </w:pPr>
      <w:r>
        <w:t>Title:</w:t>
      </w:r>
      <w:r w:rsidRPr="00CE0424">
        <w:tab/>
      </w:r>
      <w:r>
        <w:t>NR ASN.1 Review file (v229)</w:t>
      </w:r>
    </w:p>
    <w:p w14:paraId="059630C2" w14:textId="77777777" w:rsidR="00FA1768" w:rsidRPr="00CE0424" w:rsidRDefault="00FA1768" w:rsidP="00FA1768">
      <w:pPr>
        <w:pStyle w:val="3GPPHeader"/>
      </w:pPr>
      <w:r w:rsidRPr="00CE0424">
        <w:t>Document for:</w:t>
      </w:r>
      <w:r w:rsidRPr="00CE0424">
        <w:tab/>
      </w:r>
      <w:r w:rsidRPr="00763DA3">
        <w:t>Discussion, Decision</w:t>
      </w:r>
    </w:p>
    <w:bookmarkEnd w:id="0"/>
    <w:sectPr w:rsidR="00FA1768" w:rsidRPr="00CE0424" w:rsidSect="004057B0">
      <w:headerReference w:type="default" r:id="rId12"/>
      <w:footerReference w:type="default" r:id="rId13"/>
      <w:footnotePr>
        <w:numRestart w:val="eachSect"/>
      </w:footnotePr>
      <w:pgSz w:w="11907" w:h="16840"/>
      <w:pgMar w:top="2268" w:right="851" w:bottom="10773" w:left="85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A8A82" w14:textId="77777777" w:rsidR="00DC5907" w:rsidRDefault="00DC5907" w:rsidP="00FA1768">
      <w:r>
        <w:separator/>
      </w:r>
    </w:p>
    <w:p w14:paraId="0AB062B0" w14:textId="77777777" w:rsidR="00DC5907" w:rsidRDefault="00DC5907" w:rsidP="00FA1768"/>
  </w:endnote>
  <w:endnote w:type="continuationSeparator" w:id="0">
    <w:p w14:paraId="022813F7" w14:textId="77777777" w:rsidR="00DC5907" w:rsidRDefault="00DC5907" w:rsidP="00FA1768">
      <w:r>
        <w:continuationSeparator/>
      </w:r>
    </w:p>
    <w:p w14:paraId="56929FC7" w14:textId="77777777" w:rsidR="00DC5907" w:rsidRDefault="00DC5907" w:rsidP="00FA17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Print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4526" w14:textId="77777777" w:rsidR="00376CA6" w:rsidRDefault="00376C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9D56F" w14:textId="77777777" w:rsidR="00DC5907" w:rsidRDefault="00DC5907" w:rsidP="00FA1768">
      <w:r>
        <w:separator/>
      </w:r>
    </w:p>
    <w:p w14:paraId="2D2DCE41" w14:textId="77777777" w:rsidR="00DC5907" w:rsidRDefault="00DC5907" w:rsidP="00FA1768"/>
  </w:footnote>
  <w:footnote w:type="continuationSeparator" w:id="0">
    <w:p w14:paraId="46B8E49C" w14:textId="77777777" w:rsidR="00DC5907" w:rsidRDefault="00DC5907" w:rsidP="00FA1768">
      <w:r>
        <w:continuationSeparator/>
      </w:r>
    </w:p>
    <w:p w14:paraId="3E270512" w14:textId="77777777" w:rsidR="00DC5907" w:rsidRDefault="00DC5907" w:rsidP="00FA17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9617" w14:textId="77777777" w:rsidR="00376CA6" w:rsidRDefault="00376CA6" w:rsidP="00FA1768"/>
  <w:p w14:paraId="3B6BB9B6" w14:textId="43DEE2C3" w:rsidR="00376CA6" w:rsidRDefault="00376CA6" w:rsidP="00FA1768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1670</w:t>
    </w:r>
    <w:r>
      <w:fldChar w:fldCharType="end"/>
    </w:r>
  </w:p>
  <w:p w14:paraId="2EC04E4A" w14:textId="77777777" w:rsidR="00376CA6" w:rsidRDefault="00376CA6" w:rsidP="00FA1768"/>
  <w:p w14:paraId="22883830" w14:textId="77777777" w:rsidR="00376CA6" w:rsidRDefault="00376CA6">
    <w:pPr>
      <w:pStyle w:val="Header"/>
    </w:pPr>
  </w:p>
  <w:p w14:paraId="5EE051F7" w14:textId="77777777" w:rsidR="00376CA6" w:rsidRDefault="00376CA6" w:rsidP="00FA1768"/>
  <w:p w14:paraId="5EB56A56" w14:textId="77777777" w:rsidR="00376CA6" w:rsidRDefault="00376CA6" w:rsidP="00FA1768"/>
  <w:p w14:paraId="61ECC805" w14:textId="77777777" w:rsidR="00376CA6" w:rsidRDefault="00376CA6" w:rsidP="00FA17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F087A3"/>
    <w:multiLevelType w:val="singleLevel"/>
    <w:tmpl w:val="D0F087A3"/>
    <w:lvl w:ilvl="0">
      <w:start w:val="1"/>
      <w:numFmt w:val="decimal"/>
      <w:lvlText w:val="%1&gt;"/>
      <w:lvlJc w:val="left"/>
    </w:lvl>
  </w:abstractNum>
  <w:abstractNum w:abstractNumId="1" w15:restartNumberingAfterBreak="0">
    <w:nsid w:val="F50904E2"/>
    <w:multiLevelType w:val="singleLevel"/>
    <w:tmpl w:val="F50904E2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60052C0"/>
    <w:multiLevelType w:val="multilevel"/>
    <w:tmpl w:val="060052C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77E2F49"/>
    <w:multiLevelType w:val="multilevel"/>
    <w:tmpl w:val="077E2F49"/>
    <w:lvl w:ilvl="0">
      <w:start w:val="1"/>
      <w:numFmt w:val="decimal"/>
      <w:lvlText w:val="%1)"/>
      <w:lvlJc w:val="left"/>
      <w:pPr>
        <w:tabs>
          <w:tab w:val="left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09094E12"/>
    <w:multiLevelType w:val="multilevel"/>
    <w:tmpl w:val="09094E12"/>
    <w:lvl w:ilvl="0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9622B9F"/>
    <w:multiLevelType w:val="multilevel"/>
    <w:tmpl w:val="09622B9F"/>
    <w:lvl w:ilvl="0">
      <w:start w:val="1"/>
      <w:numFmt w:val="decimal"/>
      <w:lvlText w:val="%1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BA507D"/>
    <w:multiLevelType w:val="multilevel"/>
    <w:tmpl w:val="0DBA507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5)"/>
      <w:lvlJc w:val="left"/>
      <w:pPr>
        <w:ind w:left="720" w:hanging="360"/>
      </w:pPr>
    </w:lvl>
    <w:lvl w:ilvl="5">
      <w:start w:val="1"/>
      <w:numFmt w:val="decimal"/>
      <w:lvlText w:val="%6)"/>
      <w:lvlJc w:val="left"/>
      <w:pPr>
        <w:ind w:left="720" w:hanging="36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decimal"/>
      <w:lvlText w:val="%8)"/>
      <w:lvlJc w:val="left"/>
      <w:pPr>
        <w:ind w:left="720" w:hanging="360"/>
      </w:pPr>
    </w:lvl>
    <w:lvl w:ilvl="8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405448"/>
    <w:multiLevelType w:val="multilevel"/>
    <w:tmpl w:val="124054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5)"/>
      <w:lvlJc w:val="left"/>
      <w:pPr>
        <w:ind w:left="720" w:hanging="360"/>
      </w:pPr>
    </w:lvl>
    <w:lvl w:ilvl="5">
      <w:start w:val="1"/>
      <w:numFmt w:val="decimal"/>
      <w:lvlText w:val="%6)"/>
      <w:lvlJc w:val="left"/>
      <w:pPr>
        <w:ind w:left="720" w:hanging="36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decimal"/>
      <w:lvlText w:val="%8)"/>
      <w:lvlJc w:val="left"/>
      <w:pPr>
        <w:ind w:left="720" w:hanging="360"/>
      </w:pPr>
    </w:lvl>
    <w:lvl w:ilvl="8">
      <w:start w:val="1"/>
      <w:numFmt w:val="decimal"/>
      <w:lvlText w:val="%9)"/>
      <w:lvlJc w:val="left"/>
      <w:pPr>
        <w:ind w:left="720" w:hanging="360"/>
      </w:pPr>
    </w:lvl>
  </w:abstractNum>
  <w:abstractNum w:abstractNumId="9" w15:restartNumberingAfterBreak="0">
    <w:nsid w:val="15F50E44"/>
    <w:multiLevelType w:val="multilevel"/>
    <w:tmpl w:val="15F50E44"/>
    <w:lvl w:ilvl="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031C49"/>
    <w:multiLevelType w:val="multilevel"/>
    <w:tmpl w:val="16031C49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8300C5C"/>
    <w:multiLevelType w:val="multilevel"/>
    <w:tmpl w:val="18300C5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937435"/>
    <w:multiLevelType w:val="multilevel"/>
    <w:tmpl w:val="18937435"/>
    <w:lvl w:ilvl="0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8C72BA"/>
    <w:multiLevelType w:val="multilevel"/>
    <w:tmpl w:val="238C72BA"/>
    <w:lvl w:ilvl="0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927EB0"/>
    <w:multiLevelType w:val="multilevel"/>
    <w:tmpl w:val="29927E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2B7D15"/>
    <w:multiLevelType w:val="multilevel"/>
    <w:tmpl w:val="2D2B7D15"/>
    <w:lvl w:ilvl="0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3843C8"/>
    <w:multiLevelType w:val="singleLevel"/>
    <w:tmpl w:val="303843C8"/>
    <w:lvl w:ilvl="0">
      <w:start w:val="4"/>
      <w:numFmt w:val="decimal"/>
      <w:suff w:val="space"/>
      <w:lvlText w:val="%1&gt;"/>
      <w:lvlJc w:val="left"/>
    </w:lvl>
  </w:abstractNum>
  <w:abstractNum w:abstractNumId="18" w15:restartNumberingAfterBreak="0">
    <w:nsid w:val="3111211F"/>
    <w:multiLevelType w:val="multilevel"/>
    <w:tmpl w:val="3111211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BA529C"/>
    <w:multiLevelType w:val="multilevel"/>
    <w:tmpl w:val="40BA529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0B515A"/>
    <w:multiLevelType w:val="multilevel"/>
    <w:tmpl w:val="420B51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475C45D6"/>
    <w:multiLevelType w:val="multilevel"/>
    <w:tmpl w:val="475C45D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3E11C9"/>
    <w:multiLevelType w:val="multilevel"/>
    <w:tmpl w:val="493E11C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</w:abstractNum>
  <w:abstractNum w:abstractNumId="23" w15:restartNumberingAfterBreak="0">
    <w:nsid w:val="4AA30934"/>
    <w:multiLevelType w:val="multilevel"/>
    <w:tmpl w:val="4AA30934"/>
    <w:lvl w:ilvl="0">
      <w:start w:val="1"/>
      <w:numFmt w:val="decimal"/>
      <w:lvlText w:val="%1&gt;"/>
      <w:lvlJc w:val="left"/>
      <w:pPr>
        <w:ind w:left="1494" w:hanging="360"/>
      </w:pPr>
      <w:rPr>
        <w:rFonts w:hint="default"/>
        <w:color w:val="FF0000"/>
      </w:rPr>
    </w:lvl>
    <w:lvl w:ilvl="1">
      <w:start w:val="1"/>
      <w:numFmt w:val="lowerLetter"/>
      <w:lvlText w:val="%2)"/>
      <w:lvlJc w:val="left"/>
      <w:pPr>
        <w:ind w:left="1974" w:hanging="420"/>
      </w:pPr>
    </w:lvl>
    <w:lvl w:ilvl="2">
      <w:start w:val="1"/>
      <w:numFmt w:val="lowerRoman"/>
      <w:lvlText w:val="%3."/>
      <w:lvlJc w:val="right"/>
      <w:pPr>
        <w:ind w:left="2394" w:hanging="420"/>
      </w:pPr>
    </w:lvl>
    <w:lvl w:ilvl="3">
      <w:start w:val="1"/>
      <w:numFmt w:val="decimal"/>
      <w:lvlText w:val="%4."/>
      <w:lvlJc w:val="left"/>
      <w:pPr>
        <w:ind w:left="2814" w:hanging="420"/>
      </w:pPr>
    </w:lvl>
    <w:lvl w:ilvl="4">
      <w:start w:val="1"/>
      <w:numFmt w:val="lowerLetter"/>
      <w:lvlText w:val="%5)"/>
      <w:lvlJc w:val="left"/>
      <w:pPr>
        <w:ind w:left="3234" w:hanging="420"/>
      </w:pPr>
    </w:lvl>
    <w:lvl w:ilvl="5">
      <w:start w:val="1"/>
      <w:numFmt w:val="lowerRoman"/>
      <w:lvlText w:val="%6."/>
      <w:lvlJc w:val="right"/>
      <w:pPr>
        <w:ind w:left="3654" w:hanging="420"/>
      </w:pPr>
    </w:lvl>
    <w:lvl w:ilvl="6">
      <w:start w:val="1"/>
      <w:numFmt w:val="decimal"/>
      <w:lvlText w:val="%7."/>
      <w:lvlJc w:val="left"/>
      <w:pPr>
        <w:ind w:left="4074" w:hanging="420"/>
      </w:pPr>
    </w:lvl>
    <w:lvl w:ilvl="7">
      <w:start w:val="1"/>
      <w:numFmt w:val="lowerLetter"/>
      <w:lvlText w:val="%8)"/>
      <w:lvlJc w:val="left"/>
      <w:pPr>
        <w:ind w:left="4494" w:hanging="420"/>
      </w:pPr>
    </w:lvl>
    <w:lvl w:ilvl="8">
      <w:start w:val="1"/>
      <w:numFmt w:val="lowerRoman"/>
      <w:lvlText w:val="%9."/>
      <w:lvlJc w:val="right"/>
      <w:pPr>
        <w:ind w:left="4914" w:hanging="420"/>
      </w:pPr>
    </w:lvl>
  </w:abstractNum>
  <w:abstractNum w:abstractNumId="24" w15:restartNumberingAfterBreak="0">
    <w:nsid w:val="4B50763C"/>
    <w:multiLevelType w:val="multilevel"/>
    <w:tmpl w:val="4B50763C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9DC03B7"/>
    <w:multiLevelType w:val="multilevel"/>
    <w:tmpl w:val="59DC03B7"/>
    <w:lvl w:ilvl="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10" w:hanging="420"/>
      </w:pPr>
    </w:lvl>
    <w:lvl w:ilvl="2">
      <w:start w:val="1"/>
      <w:numFmt w:val="lowerRoman"/>
      <w:lvlText w:val="%3."/>
      <w:lvlJc w:val="right"/>
      <w:pPr>
        <w:ind w:left="1530" w:hanging="420"/>
      </w:pPr>
    </w:lvl>
    <w:lvl w:ilvl="3">
      <w:start w:val="1"/>
      <w:numFmt w:val="decimal"/>
      <w:lvlText w:val="%4."/>
      <w:lvlJc w:val="left"/>
      <w:pPr>
        <w:ind w:left="1950" w:hanging="420"/>
      </w:pPr>
    </w:lvl>
    <w:lvl w:ilvl="4">
      <w:start w:val="1"/>
      <w:numFmt w:val="lowerLetter"/>
      <w:lvlText w:val="%5)"/>
      <w:lvlJc w:val="left"/>
      <w:pPr>
        <w:ind w:left="2370" w:hanging="420"/>
      </w:pPr>
    </w:lvl>
    <w:lvl w:ilvl="5">
      <w:start w:val="1"/>
      <w:numFmt w:val="lowerRoman"/>
      <w:lvlText w:val="%6."/>
      <w:lvlJc w:val="right"/>
      <w:pPr>
        <w:ind w:left="2790" w:hanging="420"/>
      </w:pPr>
    </w:lvl>
    <w:lvl w:ilvl="6">
      <w:start w:val="1"/>
      <w:numFmt w:val="decimal"/>
      <w:lvlText w:val="%7."/>
      <w:lvlJc w:val="left"/>
      <w:pPr>
        <w:ind w:left="3210" w:hanging="420"/>
      </w:pPr>
    </w:lvl>
    <w:lvl w:ilvl="7">
      <w:start w:val="1"/>
      <w:numFmt w:val="lowerLetter"/>
      <w:lvlText w:val="%8)"/>
      <w:lvlJc w:val="left"/>
      <w:pPr>
        <w:ind w:left="3630" w:hanging="420"/>
      </w:pPr>
    </w:lvl>
    <w:lvl w:ilvl="8">
      <w:start w:val="1"/>
      <w:numFmt w:val="lowerRoman"/>
      <w:lvlText w:val="%9."/>
      <w:lvlJc w:val="right"/>
      <w:pPr>
        <w:ind w:left="4050" w:hanging="420"/>
      </w:pPr>
    </w:lvl>
  </w:abstractNum>
  <w:abstractNum w:abstractNumId="27" w15:restartNumberingAfterBreak="0">
    <w:nsid w:val="64740A3F"/>
    <w:multiLevelType w:val="multilevel"/>
    <w:tmpl w:val="64740A3F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06DF0"/>
    <w:multiLevelType w:val="multilevel"/>
    <w:tmpl w:val="6DA06D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5)"/>
      <w:lvlJc w:val="left"/>
      <w:pPr>
        <w:ind w:left="720" w:hanging="360"/>
      </w:pPr>
    </w:lvl>
    <w:lvl w:ilvl="5">
      <w:start w:val="1"/>
      <w:numFmt w:val="decimal"/>
      <w:lvlText w:val="%6)"/>
      <w:lvlJc w:val="left"/>
      <w:pPr>
        <w:ind w:left="720" w:hanging="36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decimal"/>
      <w:lvlText w:val="%8)"/>
      <w:lvlJc w:val="left"/>
      <w:pPr>
        <w:ind w:left="720" w:hanging="360"/>
      </w:pPr>
    </w:lvl>
    <w:lvl w:ilvl="8">
      <w:start w:val="1"/>
      <w:numFmt w:val="decimal"/>
      <w:lvlText w:val="%9)"/>
      <w:lvlJc w:val="left"/>
      <w:pPr>
        <w:ind w:left="720" w:hanging="360"/>
      </w:pPr>
    </w:lvl>
  </w:abstractNum>
  <w:abstractNum w:abstractNumId="29" w15:restartNumberingAfterBreak="0">
    <w:nsid w:val="6EFD1CC0"/>
    <w:multiLevelType w:val="multilevel"/>
    <w:tmpl w:val="6EFD1C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71E63B77"/>
    <w:multiLevelType w:val="singleLevel"/>
    <w:tmpl w:val="71E63B77"/>
    <w:lvl w:ilvl="0">
      <w:start w:val="3"/>
      <w:numFmt w:val="decimal"/>
      <w:lvlText w:val="%1&gt;"/>
      <w:lvlJc w:val="left"/>
    </w:lvl>
  </w:abstractNum>
  <w:num w:numId="1" w16cid:durableId="978454625">
    <w:abstractNumId w:val="12"/>
  </w:num>
  <w:num w:numId="2" w16cid:durableId="1552031678">
    <w:abstractNumId w:val="11"/>
  </w:num>
  <w:num w:numId="3" w16cid:durableId="923949520">
    <w:abstractNumId w:val="30"/>
  </w:num>
  <w:num w:numId="4" w16cid:durableId="175510756">
    <w:abstractNumId w:val="1"/>
  </w:num>
  <w:num w:numId="5" w16cid:durableId="1275941932">
    <w:abstractNumId w:val="27"/>
  </w:num>
  <w:num w:numId="6" w16cid:durableId="1999770047">
    <w:abstractNumId w:val="24"/>
  </w:num>
  <w:num w:numId="7" w16cid:durableId="717438890">
    <w:abstractNumId w:val="26"/>
  </w:num>
  <w:num w:numId="8" w16cid:durableId="877357265">
    <w:abstractNumId w:val="14"/>
  </w:num>
  <w:num w:numId="9" w16cid:durableId="1188789749">
    <w:abstractNumId w:val="23"/>
  </w:num>
  <w:num w:numId="10" w16cid:durableId="371807025">
    <w:abstractNumId w:val="10"/>
  </w:num>
  <w:num w:numId="11" w16cid:durableId="1702628723">
    <w:abstractNumId w:val="16"/>
  </w:num>
  <w:num w:numId="12" w16cid:durableId="1094740037">
    <w:abstractNumId w:val="13"/>
  </w:num>
  <w:num w:numId="13" w16cid:durableId="1818257848">
    <w:abstractNumId w:val="17"/>
  </w:num>
  <w:num w:numId="14" w16cid:durableId="1894075789">
    <w:abstractNumId w:val="0"/>
  </w:num>
  <w:num w:numId="15" w16cid:durableId="621960449">
    <w:abstractNumId w:val="7"/>
  </w:num>
  <w:num w:numId="16" w16cid:durableId="765266395">
    <w:abstractNumId w:val="19"/>
  </w:num>
  <w:num w:numId="17" w16cid:durableId="1057125753">
    <w:abstractNumId w:val="25"/>
  </w:num>
  <w:num w:numId="18" w16cid:durableId="602111282">
    <w:abstractNumId w:val="6"/>
  </w:num>
  <w:num w:numId="19" w16cid:durableId="1582981054">
    <w:abstractNumId w:val="29"/>
  </w:num>
  <w:num w:numId="20" w16cid:durableId="1107963008">
    <w:abstractNumId w:val="2"/>
  </w:num>
  <w:num w:numId="21" w16cid:durableId="14267264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3990127">
    <w:abstractNumId w:val="4"/>
  </w:num>
  <w:num w:numId="23" w16cid:durableId="1136214009">
    <w:abstractNumId w:val="21"/>
  </w:num>
  <w:num w:numId="24" w16cid:durableId="1478455694">
    <w:abstractNumId w:val="22"/>
  </w:num>
  <w:num w:numId="25" w16cid:durableId="1770854808">
    <w:abstractNumId w:val="20"/>
  </w:num>
  <w:num w:numId="26" w16cid:durableId="563174780">
    <w:abstractNumId w:val="28"/>
  </w:num>
  <w:num w:numId="27" w16cid:durableId="1769155205">
    <w:abstractNumId w:val="8"/>
  </w:num>
  <w:num w:numId="28" w16cid:durableId="1516188014">
    <w:abstractNumId w:val="18"/>
  </w:num>
  <w:num w:numId="29" w16cid:durableId="15916198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4078823">
    <w:abstractNumId w:val="15"/>
  </w:num>
  <w:num w:numId="31" w16cid:durableId="17299545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isplayBackgroundShape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121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wMbU0NDCxNDExMDZR0lEKTi0uzszPAymwqAUAO3UGDywAAAA="/>
    <w:docVar w:name="commondata" w:val="eyJoZGlkIjoiYzA2OTA3ODI2ZTZhNjY1YzVjYzhkNTg0MDk5NGZlMGMifQ=="/>
  </w:docVars>
  <w:rsids>
    <w:rsidRoot w:val="004E213A"/>
    <w:rsid w:val="000001D8"/>
    <w:rsid w:val="000005C4"/>
    <w:rsid w:val="0000068B"/>
    <w:rsid w:val="0000091D"/>
    <w:rsid w:val="00000A61"/>
    <w:rsid w:val="00000AB0"/>
    <w:rsid w:val="00000E45"/>
    <w:rsid w:val="00000E60"/>
    <w:rsid w:val="00000ED7"/>
    <w:rsid w:val="0000130A"/>
    <w:rsid w:val="0000145A"/>
    <w:rsid w:val="0000155E"/>
    <w:rsid w:val="00001ABB"/>
    <w:rsid w:val="00001B4C"/>
    <w:rsid w:val="00001C19"/>
    <w:rsid w:val="00001D15"/>
    <w:rsid w:val="000021C0"/>
    <w:rsid w:val="00002363"/>
    <w:rsid w:val="000028B6"/>
    <w:rsid w:val="00002917"/>
    <w:rsid w:val="00002C4A"/>
    <w:rsid w:val="00002C5B"/>
    <w:rsid w:val="000034D3"/>
    <w:rsid w:val="00003597"/>
    <w:rsid w:val="000035DE"/>
    <w:rsid w:val="00003674"/>
    <w:rsid w:val="000037B0"/>
    <w:rsid w:val="00003CC1"/>
    <w:rsid w:val="0000438F"/>
    <w:rsid w:val="00004679"/>
    <w:rsid w:val="000047A9"/>
    <w:rsid w:val="00004C7F"/>
    <w:rsid w:val="00004CCB"/>
    <w:rsid w:val="00004D24"/>
    <w:rsid w:val="00004D3B"/>
    <w:rsid w:val="00004F57"/>
    <w:rsid w:val="0000504E"/>
    <w:rsid w:val="0000567F"/>
    <w:rsid w:val="000056EE"/>
    <w:rsid w:val="00005BD6"/>
    <w:rsid w:val="00005CD0"/>
    <w:rsid w:val="000062D8"/>
    <w:rsid w:val="00006651"/>
    <w:rsid w:val="000070B4"/>
    <w:rsid w:val="0000730B"/>
    <w:rsid w:val="00007323"/>
    <w:rsid w:val="00007450"/>
    <w:rsid w:val="0000791A"/>
    <w:rsid w:val="00007AA3"/>
    <w:rsid w:val="00007D5D"/>
    <w:rsid w:val="00007E49"/>
    <w:rsid w:val="00007E8F"/>
    <w:rsid w:val="00010077"/>
    <w:rsid w:val="000100F5"/>
    <w:rsid w:val="00010156"/>
    <w:rsid w:val="000103E4"/>
    <w:rsid w:val="00010536"/>
    <w:rsid w:val="000109D7"/>
    <w:rsid w:val="00010C3E"/>
    <w:rsid w:val="00010CDA"/>
    <w:rsid w:val="00011425"/>
    <w:rsid w:val="00011460"/>
    <w:rsid w:val="0001164C"/>
    <w:rsid w:val="00011CBB"/>
    <w:rsid w:val="00011CD5"/>
    <w:rsid w:val="00011F32"/>
    <w:rsid w:val="00011F9C"/>
    <w:rsid w:val="00012284"/>
    <w:rsid w:val="0001248F"/>
    <w:rsid w:val="000128BE"/>
    <w:rsid w:val="0001292F"/>
    <w:rsid w:val="00012B4E"/>
    <w:rsid w:val="0001306C"/>
    <w:rsid w:val="000133FD"/>
    <w:rsid w:val="00013757"/>
    <w:rsid w:val="000138A2"/>
    <w:rsid w:val="00013FCA"/>
    <w:rsid w:val="0001413B"/>
    <w:rsid w:val="000144E9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91B"/>
    <w:rsid w:val="00015B6E"/>
    <w:rsid w:val="00015C8E"/>
    <w:rsid w:val="00015CA7"/>
    <w:rsid w:val="00015CFE"/>
    <w:rsid w:val="00015D28"/>
    <w:rsid w:val="00015E1F"/>
    <w:rsid w:val="00015EC8"/>
    <w:rsid w:val="00016189"/>
    <w:rsid w:val="000168BF"/>
    <w:rsid w:val="00016CEA"/>
    <w:rsid w:val="00017168"/>
    <w:rsid w:val="0001722F"/>
    <w:rsid w:val="00017242"/>
    <w:rsid w:val="00017449"/>
    <w:rsid w:val="00017EF7"/>
    <w:rsid w:val="000206E8"/>
    <w:rsid w:val="00021590"/>
    <w:rsid w:val="000215AF"/>
    <w:rsid w:val="0002199B"/>
    <w:rsid w:val="00021C07"/>
    <w:rsid w:val="00021E50"/>
    <w:rsid w:val="00021F61"/>
    <w:rsid w:val="00022071"/>
    <w:rsid w:val="000222C8"/>
    <w:rsid w:val="0002241D"/>
    <w:rsid w:val="00022435"/>
    <w:rsid w:val="00022A12"/>
    <w:rsid w:val="00022DF1"/>
    <w:rsid w:val="00022E4A"/>
    <w:rsid w:val="00022EFB"/>
    <w:rsid w:val="0002308A"/>
    <w:rsid w:val="000230E5"/>
    <w:rsid w:val="0002335A"/>
    <w:rsid w:val="00023362"/>
    <w:rsid w:val="000235BA"/>
    <w:rsid w:val="00023A45"/>
    <w:rsid w:val="00023F44"/>
    <w:rsid w:val="0002410C"/>
    <w:rsid w:val="00024414"/>
    <w:rsid w:val="0002441B"/>
    <w:rsid w:val="000245C2"/>
    <w:rsid w:val="000247CD"/>
    <w:rsid w:val="00024A7F"/>
    <w:rsid w:val="00024E1A"/>
    <w:rsid w:val="00025B35"/>
    <w:rsid w:val="00025B7C"/>
    <w:rsid w:val="00025CD7"/>
    <w:rsid w:val="00025E2B"/>
    <w:rsid w:val="00025E91"/>
    <w:rsid w:val="00025F12"/>
    <w:rsid w:val="000264BF"/>
    <w:rsid w:val="00026599"/>
    <w:rsid w:val="000268CD"/>
    <w:rsid w:val="00026AF1"/>
    <w:rsid w:val="00026AF3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3DB"/>
    <w:rsid w:val="00031470"/>
    <w:rsid w:val="00031509"/>
    <w:rsid w:val="00031756"/>
    <w:rsid w:val="000319B6"/>
    <w:rsid w:val="00031DA8"/>
    <w:rsid w:val="000321DF"/>
    <w:rsid w:val="00032209"/>
    <w:rsid w:val="00032340"/>
    <w:rsid w:val="00032481"/>
    <w:rsid w:val="00032623"/>
    <w:rsid w:val="0003265D"/>
    <w:rsid w:val="00032728"/>
    <w:rsid w:val="00032EE5"/>
    <w:rsid w:val="00032FE2"/>
    <w:rsid w:val="00033043"/>
    <w:rsid w:val="00033213"/>
    <w:rsid w:val="00033397"/>
    <w:rsid w:val="0003359C"/>
    <w:rsid w:val="000335E2"/>
    <w:rsid w:val="0003388D"/>
    <w:rsid w:val="00033B0E"/>
    <w:rsid w:val="00033C93"/>
    <w:rsid w:val="000342F6"/>
    <w:rsid w:val="00034397"/>
    <w:rsid w:val="0003439E"/>
    <w:rsid w:val="000343A5"/>
    <w:rsid w:val="00034409"/>
    <w:rsid w:val="0003441F"/>
    <w:rsid w:val="000347BD"/>
    <w:rsid w:val="00034A87"/>
    <w:rsid w:val="00034C9C"/>
    <w:rsid w:val="00034E5B"/>
    <w:rsid w:val="00034ECB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C52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685"/>
    <w:rsid w:val="00041938"/>
    <w:rsid w:val="00041BCA"/>
    <w:rsid w:val="00041EE7"/>
    <w:rsid w:val="00042159"/>
    <w:rsid w:val="0004238C"/>
    <w:rsid w:val="000426B7"/>
    <w:rsid w:val="00042E7A"/>
    <w:rsid w:val="00043408"/>
    <w:rsid w:val="0004359B"/>
    <w:rsid w:val="00043629"/>
    <w:rsid w:val="0004365B"/>
    <w:rsid w:val="00043744"/>
    <w:rsid w:val="00043908"/>
    <w:rsid w:val="00043F81"/>
    <w:rsid w:val="00043F8D"/>
    <w:rsid w:val="0004418E"/>
    <w:rsid w:val="000442E2"/>
    <w:rsid w:val="0004457B"/>
    <w:rsid w:val="000447DB"/>
    <w:rsid w:val="00044952"/>
    <w:rsid w:val="00044AB8"/>
    <w:rsid w:val="00044B3B"/>
    <w:rsid w:val="00044B48"/>
    <w:rsid w:val="00044CD1"/>
    <w:rsid w:val="000451CE"/>
    <w:rsid w:val="00045391"/>
    <w:rsid w:val="0004571A"/>
    <w:rsid w:val="00045787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47A4D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CFE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37"/>
    <w:rsid w:val="00054010"/>
    <w:rsid w:val="00054480"/>
    <w:rsid w:val="000547E1"/>
    <w:rsid w:val="00054A22"/>
    <w:rsid w:val="00054B18"/>
    <w:rsid w:val="00055382"/>
    <w:rsid w:val="0005589D"/>
    <w:rsid w:val="000558D5"/>
    <w:rsid w:val="000558E7"/>
    <w:rsid w:val="000559C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0C94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635"/>
    <w:rsid w:val="00064756"/>
    <w:rsid w:val="00064878"/>
    <w:rsid w:val="0006492C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9E5"/>
    <w:rsid w:val="00070B8B"/>
    <w:rsid w:val="00070D4A"/>
    <w:rsid w:val="0007103F"/>
    <w:rsid w:val="00071057"/>
    <w:rsid w:val="000710FB"/>
    <w:rsid w:val="0007117C"/>
    <w:rsid w:val="00071285"/>
    <w:rsid w:val="000713DF"/>
    <w:rsid w:val="0007145F"/>
    <w:rsid w:val="00071B43"/>
    <w:rsid w:val="00071D9D"/>
    <w:rsid w:val="00071DD3"/>
    <w:rsid w:val="0007230C"/>
    <w:rsid w:val="00072316"/>
    <w:rsid w:val="0007255E"/>
    <w:rsid w:val="000728C4"/>
    <w:rsid w:val="00072E90"/>
    <w:rsid w:val="00073246"/>
    <w:rsid w:val="0007351E"/>
    <w:rsid w:val="000738A1"/>
    <w:rsid w:val="00073A65"/>
    <w:rsid w:val="00073C2B"/>
    <w:rsid w:val="00073DAF"/>
    <w:rsid w:val="00074553"/>
    <w:rsid w:val="00074AD6"/>
    <w:rsid w:val="00074B98"/>
    <w:rsid w:val="00074C60"/>
    <w:rsid w:val="00074E0E"/>
    <w:rsid w:val="00075647"/>
    <w:rsid w:val="00075725"/>
    <w:rsid w:val="000759CE"/>
    <w:rsid w:val="00075B09"/>
    <w:rsid w:val="00075BD1"/>
    <w:rsid w:val="00075EC7"/>
    <w:rsid w:val="000764F4"/>
    <w:rsid w:val="000768F5"/>
    <w:rsid w:val="00076A94"/>
    <w:rsid w:val="00076C2C"/>
    <w:rsid w:val="0007748F"/>
    <w:rsid w:val="000775C8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0E90"/>
    <w:rsid w:val="00080EA9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1C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F9"/>
    <w:rsid w:val="000876ED"/>
    <w:rsid w:val="00087771"/>
    <w:rsid w:val="00087A48"/>
    <w:rsid w:val="00087FD9"/>
    <w:rsid w:val="000900E9"/>
    <w:rsid w:val="00090269"/>
    <w:rsid w:val="0009041B"/>
    <w:rsid w:val="0009055F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34B"/>
    <w:rsid w:val="000929C5"/>
    <w:rsid w:val="00092BE8"/>
    <w:rsid w:val="00092C93"/>
    <w:rsid w:val="00092CA3"/>
    <w:rsid w:val="00092F1D"/>
    <w:rsid w:val="00092F2B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2FA"/>
    <w:rsid w:val="000944D7"/>
    <w:rsid w:val="00094E56"/>
    <w:rsid w:val="000953C5"/>
    <w:rsid w:val="00095807"/>
    <w:rsid w:val="00095BD6"/>
    <w:rsid w:val="00095C80"/>
    <w:rsid w:val="00095D2C"/>
    <w:rsid w:val="00095E61"/>
    <w:rsid w:val="00095EE0"/>
    <w:rsid w:val="000960D2"/>
    <w:rsid w:val="00096367"/>
    <w:rsid w:val="000964B1"/>
    <w:rsid w:val="00096601"/>
    <w:rsid w:val="00096AC1"/>
    <w:rsid w:val="00096B16"/>
    <w:rsid w:val="00096C3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972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3898"/>
    <w:rsid w:val="000A40B9"/>
    <w:rsid w:val="000A4958"/>
    <w:rsid w:val="000A4AB6"/>
    <w:rsid w:val="000A4C66"/>
    <w:rsid w:val="000A517A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3C5"/>
    <w:rsid w:val="000B03D3"/>
    <w:rsid w:val="000B048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0E"/>
    <w:rsid w:val="000B242D"/>
    <w:rsid w:val="000B2509"/>
    <w:rsid w:val="000B2588"/>
    <w:rsid w:val="000B29EC"/>
    <w:rsid w:val="000B2AC7"/>
    <w:rsid w:val="000B2C84"/>
    <w:rsid w:val="000B3477"/>
    <w:rsid w:val="000B37A8"/>
    <w:rsid w:val="000B39DA"/>
    <w:rsid w:val="000B39EE"/>
    <w:rsid w:val="000B3AB6"/>
    <w:rsid w:val="000B3D69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497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28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8C"/>
    <w:rsid w:val="000C2944"/>
    <w:rsid w:val="000C2C5D"/>
    <w:rsid w:val="000C30FB"/>
    <w:rsid w:val="000C3240"/>
    <w:rsid w:val="000C3A2E"/>
    <w:rsid w:val="000C3A7C"/>
    <w:rsid w:val="000C3D7D"/>
    <w:rsid w:val="000C404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6B"/>
    <w:rsid w:val="000C64E1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0BC3"/>
    <w:rsid w:val="000D1143"/>
    <w:rsid w:val="000D1174"/>
    <w:rsid w:val="000D1610"/>
    <w:rsid w:val="000D1D15"/>
    <w:rsid w:val="000D21D0"/>
    <w:rsid w:val="000D2242"/>
    <w:rsid w:val="000D25A3"/>
    <w:rsid w:val="000D2684"/>
    <w:rsid w:val="000D286B"/>
    <w:rsid w:val="000D28EC"/>
    <w:rsid w:val="000D2B1F"/>
    <w:rsid w:val="000D2B29"/>
    <w:rsid w:val="000D2BB9"/>
    <w:rsid w:val="000D2BCB"/>
    <w:rsid w:val="000D2C47"/>
    <w:rsid w:val="000D2CDB"/>
    <w:rsid w:val="000D308E"/>
    <w:rsid w:val="000D378A"/>
    <w:rsid w:val="000D3985"/>
    <w:rsid w:val="000D3D41"/>
    <w:rsid w:val="000D3EE3"/>
    <w:rsid w:val="000D43E8"/>
    <w:rsid w:val="000D4F7C"/>
    <w:rsid w:val="000D557A"/>
    <w:rsid w:val="000D5712"/>
    <w:rsid w:val="000D58AB"/>
    <w:rsid w:val="000D5A4C"/>
    <w:rsid w:val="000D5C7A"/>
    <w:rsid w:val="000D61BA"/>
    <w:rsid w:val="000D61E5"/>
    <w:rsid w:val="000D6379"/>
    <w:rsid w:val="000D6437"/>
    <w:rsid w:val="000D6501"/>
    <w:rsid w:val="000D669D"/>
    <w:rsid w:val="000D66CA"/>
    <w:rsid w:val="000D679A"/>
    <w:rsid w:val="000D696F"/>
    <w:rsid w:val="000D7A08"/>
    <w:rsid w:val="000D7C2E"/>
    <w:rsid w:val="000D7C35"/>
    <w:rsid w:val="000D7E47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130"/>
    <w:rsid w:val="000E21C7"/>
    <w:rsid w:val="000E2497"/>
    <w:rsid w:val="000E24F4"/>
    <w:rsid w:val="000E2573"/>
    <w:rsid w:val="000E27EC"/>
    <w:rsid w:val="000E2948"/>
    <w:rsid w:val="000E2BBF"/>
    <w:rsid w:val="000E2C93"/>
    <w:rsid w:val="000E32C0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420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B0A"/>
    <w:rsid w:val="000E6E48"/>
    <w:rsid w:val="000E759C"/>
    <w:rsid w:val="000E770B"/>
    <w:rsid w:val="000E7942"/>
    <w:rsid w:val="000E7945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E7F"/>
    <w:rsid w:val="000F1FAA"/>
    <w:rsid w:val="000F2113"/>
    <w:rsid w:val="000F264C"/>
    <w:rsid w:val="000F2958"/>
    <w:rsid w:val="000F2A63"/>
    <w:rsid w:val="000F2B5F"/>
    <w:rsid w:val="000F2C7B"/>
    <w:rsid w:val="000F2D94"/>
    <w:rsid w:val="000F33E0"/>
    <w:rsid w:val="000F39CD"/>
    <w:rsid w:val="000F3B47"/>
    <w:rsid w:val="000F3B71"/>
    <w:rsid w:val="000F3BD4"/>
    <w:rsid w:val="000F3E18"/>
    <w:rsid w:val="000F464D"/>
    <w:rsid w:val="000F46A5"/>
    <w:rsid w:val="000F4864"/>
    <w:rsid w:val="000F48A5"/>
    <w:rsid w:val="000F4BF8"/>
    <w:rsid w:val="000F4E77"/>
    <w:rsid w:val="000F53E9"/>
    <w:rsid w:val="000F54BC"/>
    <w:rsid w:val="000F55B9"/>
    <w:rsid w:val="000F598D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E8"/>
    <w:rsid w:val="000F7D20"/>
    <w:rsid w:val="00100001"/>
    <w:rsid w:val="00100085"/>
    <w:rsid w:val="00100624"/>
    <w:rsid w:val="00100C97"/>
    <w:rsid w:val="00100E43"/>
    <w:rsid w:val="00101062"/>
    <w:rsid w:val="001011DB"/>
    <w:rsid w:val="001012F6"/>
    <w:rsid w:val="001015AA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5E7"/>
    <w:rsid w:val="00103896"/>
    <w:rsid w:val="001038BF"/>
    <w:rsid w:val="00103C87"/>
    <w:rsid w:val="00103DE8"/>
    <w:rsid w:val="00103EED"/>
    <w:rsid w:val="0010403C"/>
    <w:rsid w:val="00104341"/>
    <w:rsid w:val="0010457E"/>
    <w:rsid w:val="001048B2"/>
    <w:rsid w:val="00104B3F"/>
    <w:rsid w:val="00104E9F"/>
    <w:rsid w:val="00105207"/>
    <w:rsid w:val="001053C3"/>
    <w:rsid w:val="00105485"/>
    <w:rsid w:val="00105B63"/>
    <w:rsid w:val="00105CAA"/>
    <w:rsid w:val="00105D08"/>
    <w:rsid w:val="00105E5A"/>
    <w:rsid w:val="00105EE6"/>
    <w:rsid w:val="00106090"/>
    <w:rsid w:val="001066DD"/>
    <w:rsid w:val="00106A25"/>
    <w:rsid w:val="00106BD9"/>
    <w:rsid w:val="00106D7C"/>
    <w:rsid w:val="00106E88"/>
    <w:rsid w:val="001072E9"/>
    <w:rsid w:val="001076FD"/>
    <w:rsid w:val="00107B4D"/>
    <w:rsid w:val="00107CFF"/>
    <w:rsid w:val="00107F7F"/>
    <w:rsid w:val="00110426"/>
    <w:rsid w:val="00110757"/>
    <w:rsid w:val="0011084F"/>
    <w:rsid w:val="00110C3E"/>
    <w:rsid w:val="00110CBF"/>
    <w:rsid w:val="00110DBE"/>
    <w:rsid w:val="00111052"/>
    <w:rsid w:val="0011122D"/>
    <w:rsid w:val="001112BE"/>
    <w:rsid w:val="00111320"/>
    <w:rsid w:val="0011160A"/>
    <w:rsid w:val="0011168B"/>
    <w:rsid w:val="00111B55"/>
    <w:rsid w:val="00111D3D"/>
    <w:rsid w:val="00111D52"/>
    <w:rsid w:val="00111D57"/>
    <w:rsid w:val="00112234"/>
    <w:rsid w:val="001125FA"/>
    <w:rsid w:val="0011349F"/>
    <w:rsid w:val="0011358A"/>
    <w:rsid w:val="0011363E"/>
    <w:rsid w:val="00113A80"/>
    <w:rsid w:val="00113CDA"/>
    <w:rsid w:val="00113FED"/>
    <w:rsid w:val="001141C4"/>
    <w:rsid w:val="0011494A"/>
    <w:rsid w:val="00114950"/>
    <w:rsid w:val="00114A1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55C"/>
    <w:rsid w:val="00117B1C"/>
    <w:rsid w:val="00117EB2"/>
    <w:rsid w:val="00117F77"/>
    <w:rsid w:val="00120609"/>
    <w:rsid w:val="00121064"/>
    <w:rsid w:val="0012109E"/>
    <w:rsid w:val="001211ED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7C8"/>
    <w:rsid w:val="00122AE0"/>
    <w:rsid w:val="00122FA7"/>
    <w:rsid w:val="001231DA"/>
    <w:rsid w:val="00123AFB"/>
    <w:rsid w:val="00123E0B"/>
    <w:rsid w:val="00123FB4"/>
    <w:rsid w:val="00124159"/>
    <w:rsid w:val="001242DA"/>
    <w:rsid w:val="00124D2B"/>
    <w:rsid w:val="0012563B"/>
    <w:rsid w:val="0012568C"/>
    <w:rsid w:val="00125BED"/>
    <w:rsid w:val="00125CE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6FA9"/>
    <w:rsid w:val="001274DA"/>
    <w:rsid w:val="00127856"/>
    <w:rsid w:val="00127BF6"/>
    <w:rsid w:val="00127C1F"/>
    <w:rsid w:val="00130254"/>
    <w:rsid w:val="0013040E"/>
    <w:rsid w:val="0013042E"/>
    <w:rsid w:val="00130466"/>
    <w:rsid w:val="0013054D"/>
    <w:rsid w:val="00130883"/>
    <w:rsid w:val="0013094C"/>
    <w:rsid w:val="00130A2A"/>
    <w:rsid w:val="00130EFC"/>
    <w:rsid w:val="0013171E"/>
    <w:rsid w:val="001317B3"/>
    <w:rsid w:val="00131B19"/>
    <w:rsid w:val="00132254"/>
    <w:rsid w:val="001323C1"/>
    <w:rsid w:val="001325BD"/>
    <w:rsid w:val="00132924"/>
    <w:rsid w:val="00132A05"/>
    <w:rsid w:val="00132E2B"/>
    <w:rsid w:val="00132E99"/>
    <w:rsid w:val="001333EF"/>
    <w:rsid w:val="0013377F"/>
    <w:rsid w:val="0013383E"/>
    <w:rsid w:val="001339BF"/>
    <w:rsid w:val="00133E67"/>
    <w:rsid w:val="00134397"/>
    <w:rsid w:val="001347B8"/>
    <w:rsid w:val="00134885"/>
    <w:rsid w:val="001348D6"/>
    <w:rsid w:val="00134BDC"/>
    <w:rsid w:val="00134CDE"/>
    <w:rsid w:val="00134CF1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3E0"/>
    <w:rsid w:val="001374E8"/>
    <w:rsid w:val="0013784A"/>
    <w:rsid w:val="00137CBE"/>
    <w:rsid w:val="00137D3B"/>
    <w:rsid w:val="00137D47"/>
    <w:rsid w:val="00137F46"/>
    <w:rsid w:val="00140554"/>
    <w:rsid w:val="0014057C"/>
    <w:rsid w:val="00140893"/>
    <w:rsid w:val="00140A3E"/>
    <w:rsid w:val="00140A8D"/>
    <w:rsid w:val="00140BB7"/>
    <w:rsid w:val="00141293"/>
    <w:rsid w:val="00141D93"/>
    <w:rsid w:val="00142286"/>
    <w:rsid w:val="001428F9"/>
    <w:rsid w:val="00142A88"/>
    <w:rsid w:val="00142A9B"/>
    <w:rsid w:val="00142BAE"/>
    <w:rsid w:val="00142DE5"/>
    <w:rsid w:val="00143441"/>
    <w:rsid w:val="00143499"/>
    <w:rsid w:val="00143527"/>
    <w:rsid w:val="0014363B"/>
    <w:rsid w:val="001437F6"/>
    <w:rsid w:val="00143837"/>
    <w:rsid w:val="00143CD0"/>
    <w:rsid w:val="00144012"/>
    <w:rsid w:val="001440D2"/>
    <w:rsid w:val="00144B5F"/>
    <w:rsid w:val="0014502C"/>
    <w:rsid w:val="00145673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4E0"/>
    <w:rsid w:val="00147B78"/>
    <w:rsid w:val="00147C7B"/>
    <w:rsid w:val="00147E9D"/>
    <w:rsid w:val="00147F04"/>
    <w:rsid w:val="00147F2A"/>
    <w:rsid w:val="00147F85"/>
    <w:rsid w:val="00150266"/>
    <w:rsid w:val="001503A1"/>
    <w:rsid w:val="0015041E"/>
    <w:rsid w:val="001507AD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CA1"/>
    <w:rsid w:val="00152D1D"/>
    <w:rsid w:val="00152FD3"/>
    <w:rsid w:val="001535F2"/>
    <w:rsid w:val="00153734"/>
    <w:rsid w:val="00153753"/>
    <w:rsid w:val="0015389C"/>
    <w:rsid w:val="001538BE"/>
    <w:rsid w:val="001539FC"/>
    <w:rsid w:val="00153BA0"/>
    <w:rsid w:val="00153BC9"/>
    <w:rsid w:val="00153BCE"/>
    <w:rsid w:val="00153C45"/>
    <w:rsid w:val="001542AE"/>
    <w:rsid w:val="001545F5"/>
    <w:rsid w:val="00154FBC"/>
    <w:rsid w:val="001550E8"/>
    <w:rsid w:val="0015611D"/>
    <w:rsid w:val="001566DD"/>
    <w:rsid w:val="0015671B"/>
    <w:rsid w:val="0015676D"/>
    <w:rsid w:val="00156A47"/>
    <w:rsid w:val="00156B95"/>
    <w:rsid w:val="00156D01"/>
    <w:rsid w:val="0015715B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0FF3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1FA4"/>
    <w:rsid w:val="0016200C"/>
    <w:rsid w:val="00162368"/>
    <w:rsid w:val="0016246C"/>
    <w:rsid w:val="0016265E"/>
    <w:rsid w:val="00162CF4"/>
    <w:rsid w:val="00162F1F"/>
    <w:rsid w:val="0016340E"/>
    <w:rsid w:val="00163435"/>
    <w:rsid w:val="001634A6"/>
    <w:rsid w:val="00163829"/>
    <w:rsid w:val="00163945"/>
    <w:rsid w:val="001646C5"/>
    <w:rsid w:val="00164B34"/>
    <w:rsid w:val="00164CF8"/>
    <w:rsid w:val="00164D2D"/>
    <w:rsid w:val="00164ED8"/>
    <w:rsid w:val="00165639"/>
    <w:rsid w:val="001657A0"/>
    <w:rsid w:val="00165A07"/>
    <w:rsid w:val="00165B54"/>
    <w:rsid w:val="00165C62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2D"/>
    <w:rsid w:val="00167BFF"/>
    <w:rsid w:val="00167C26"/>
    <w:rsid w:val="00167FA9"/>
    <w:rsid w:val="001702B7"/>
    <w:rsid w:val="001702FB"/>
    <w:rsid w:val="00170633"/>
    <w:rsid w:val="0017071F"/>
    <w:rsid w:val="00170E44"/>
    <w:rsid w:val="00171289"/>
    <w:rsid w:val="001713F1"/>
    <w:rsid w:val="0017141D"/>
    <w:rsid w:val="0017151E"/>
    <w:rsid w:val="001715ED"/>
    <w:rsid w:val="001716CA"/>
    <w:rsid w:val="00171783"/>
    <w:rsid w:val="00171E5C"/>
    <w:rsid w:val="001726E5"/>
    <w:rsid w:val="0017275E"/>
    <w:rsid w:val="001728D2"/>
    <w:rsid w:val="00172F28"/>
    <w:rsid w:val="001734D4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9FA"/>
    <w:rsid w:val="00176AF3"/>
    <w:rsid w:val="00176C09"/>
    <w:rsid w:val="001774DC"/>
    <w:rsid w:val="001775F2"/>
    <w:rsid w:val="00177724"/>
    <w:rsid w:val="00177DD2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170"/>
    <w:rsid w:val="0018296A"/>
    <w:rsid w:val="00182C8D"/>
    <w:rsid w:val="00183091"/>
    <w:rsid w:val="0018338F"/>
    <w:rsid w:val="001833DF"/>
    <w:rsid w:val="00183AA7"/>
    <w:rsid w:val="00184452"/>
    <w:rsid w:val="0018468A"/>
    <w:rsid w:val="0018477C"/>
    <w:rsid w:val="00184783"/>
    <w:rsid w:val="00184936"/>
    <w:rsid w:val="00184CEE"/>
    <w:rsid w:val="00184EE0"/>
    <w:rsid w:val="0018540C"/>
    <w:rsid w:val="00185666"/>
    <w:rsid w:val="001856CE"/>
    <w:rsid w:val="001858F3"/>
    <w:rsid w:val="00185A10"/>
    <w:rsid w:val="00185AFD"/>
    <w:rsid w:val="00185C88"/>
    <w:rsid w:val="00185FD5"/>
    <w:rsid w:val="00186101"/>
    <w:rsid w:val="00186162"/>
    <w:rsid w:val="0018630F"/>
    <w:rsid w:val="001863B3"/>
    <w:rsid w:val="0018654E"/>
    <w:rsid w:val="00186972"/>
    <w:rsid w:val="00186EDF"/>
    <w:rsid w:val="0018706C"/>
    <w:rsid w:val="0018706D"/>
    <w:rsid w:val="00187715"/>
    <w:rsid w:val="0018776A"/>
    <w:rsid w:val="0018792D"/>
    <w:rsid w:val="00187A42"/>
    <w:rsid w:val="00187BB6"/>
    <w:rsid w:val="00187DBE"/>
    <w:rsid w:val="00187E43"/>
    <w:rsid w:val="00187ED9"/>
    <w:rsid w:val="0019047C"/>
    <w:rsid w:val="00190484"/>
    <w:rsid w:val="001905AC"/>
    <w:rsid w:val="00190AB7"/>
    <w:rsid w:val="00190AEC"/>
    <w:rsid w:val="00190C04"/>
    <w:rsid w:val="00190C8C"/>
    <w:rsid w:val="0019113B"/>
    <w:rsid w:val="0019139F"/>
    <w:rsid w:val="00191703"/>
    <w:rsid w:val="00191A09"/>
    <w:rsid w:val="00191AEE"/>
    <w:rsid w:val="001921FC"/>
    <w:rsid w:val="00192247"/>
    <w:rsid w:val="00192765"/>
    <w:rsid w:val="001928CA"/>
    <w:rsid w:val="001928DA"/>
    <w:rsid w:val="00192951"/>
    <w:rsid w:val="00192C46"/>
    <w:rsid w:val="00193043"/>
    <w:rsid w:val="001931A6"/>
    <w:rsid w:val="001933DA"/>
    <w:rsid w:val="00193D6C"/>
    <w:rsid w:val="0019434C"/>
    <w:rsid w:val="00194461"/>
    <w:rsid w:val="0019464A"/>
    <w:rsid w:val="0019485F"/>
    <w:rsid w:val="001949AC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47E"/>
    <w:rsid w:val="00196970"/>
    <w:rsid w:val="00196B1F"/>
    <w:rsid w:val="00196C4A"/>
    <w:rsid w:val="00196C86"/>
    <w:rsid w:val="00196EE9"/>
    <w:rsid w:val="001971AD"/>
    <w:rsid w:val="00197230"/>
    <w:rsid w:val="00197366"/>
    <w:rsid w:val="00197806"/>
    <w:rsid w:val="00197BEE"/>
    <w:rsid w:val="001A05F8"/>
    <w:rsid w:val="001A079E"/>
    <w:rsid w:val="001A07F9"/>
    <w:rsid w:val="001A08B3"/>
    <w:rsid w:val="001A0DA0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A28"/>
    <w:rsid w:val="001A34DD"/>
    <w:rsid w:val="001A3589"/>
    <w:rsid w:val="001A36D2"/>
    <w:rsid w:val="001A36DD"/>
    <w:rsid w:val="001A3A9F"/>
    <w:rsid w:val="001A3AF1"/>
    <w:rsid w:val="001A3BB9"/>
    <w:rsid w:val="001A3BE9"/>
    <w:rsid w:val="001A3F11"/>
    <w:rsid w:val="001A41DC"/>
    <w:rsid w:val="001A420C"/>
    <w:rsid w:val="001A486C"/>
    <w:rsid w:val="001A48C9"/>
    <w:rsid w:val="001A4BD6"/>
    <w:rsid w:val="001A4F3B"/>
    <w:rsid w:val="001A5184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164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5B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7A"/>
    <w:rsid w:val="001B34F9"/>
    <w:rsid w:val="001B375E"/>
    <w:rsid w:val="001B3927"/>
    <w:rsid w:val="001B39B7"/>
    <w:rsid w:val="001B3A7D"/>
    <w:rsid w:val="001B3D72"/>
    <w:rsid w:val="001B3DA0"/>
    <w:rsid w:val="001B3DF0"/>
    <w:rsid w:val="001B3E50"/>
    <w:rsid w:val="001B3EC1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FB7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5D2"/>
    <w:rsid w:val="001C190F"/>
    <w:rsid w:val="001C193F"/>
    <w:rsid w:val="001C1AF2"/>
    <w:rsid w:val="001C1BA2"/>
    <w:rsid w:val="001C1E29"/>
    <w:rsid w:val="001C21FA"/>
    <w:rsid w:val="001C25CC"/>
    <w:rsid w:val="001C2607"/>
    <w:rsid w:val="001C2AAF"/>
    <w:rsid w:val="001C2BDC"/>
    <w:rsid w:val="001C2D46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934"/>
    <w:rsid w:val="001C5A72"/>
    <w:rsid w:val="001C5D25"/>
    <w:rsid w:val="001C607A"/>
    <w:rsid w:val="001C6224"/>
    <w:rsid w:val="001C639B"/>
    <w:rsid w:val="001C6C4C"/>
    <w:rsid w:val="001C6C9C"/>
    <w:rsid w:val="001C6F04"/>
    <w:rsid w:val="001C71D1"/>
    <w:rsid w:val="001C7209"/>
    <w:rsid w:val="001C733D"/>
    <w:rsid w:val="001C7403"/>
    <w:rsid w:val="001C74DD"/>
    <w:rsid w:val="001C77B5"/>
    <w:rsid w:val="001C781C"/>
    <w:rsid w:val="001C7B7D"/>
    <w:rsid w:val="001C7BC7"/>
    <w:rsid w:val="001C7BCD"/>
    <w:rsid w:val="001C7BD8"/>
    <w:rsid w:val="001D01BD"/>
    <w:rsid w:val="001D01EC"/>
    <w:rsid w:val="001D02C2"/>
    <w:rsid w:val="001D0337"/>
    <w:rsid w:val="001D0456"/>
    <w:rsid w:val="001D0518"/>
    <w:rsid w:val="001D0564"/>
    <w:rsid w:val="001D0624"/>
    <w:rsid w:val="001D0791"/>
    <w:rsid w:val="001D0A7A"/>
    <w:rsid w:val="001D0B21"/>
    <w:rsid w:val="001D0C3B"/>
    <w:rsid w:val="001D15BF"/>
    <w:rsid w:val="001D161F"/>
    <w:rsid w:val="001D1833"/>
    <w:rsid w:val="001D1854"/>
    <w:rsid w:val="001D1F6D"/>
    <w:rsid w:val="001D2235"/>
    <w:rsid w:val="001D2797"/>
    <w:rsid w:val="001D28FD"/>
    <w:rsid w:val="001D29B8"/>
    <w:rsid w:val="001D29D0"/>
    <w:rsid w:val="001D300A"/>
    <w:rsid w:val="001D329C"/>
    <w:rsid w:val="001D341E"/>
    <w:rsid w:val="001D35CC"/>
    <w:rsid w:val="001D37CC"/>
    <w:rsid w:val="001D42FC"/>
    <w:rsid w:val="001D4385"/>
    <w:rsid w:val="001D4807"/>
    <w:rsid w:val="001D4B33"/>
    <w:rsid w:val="001D4BB0"/>
    <w:rsid w:val="001D4F4F"/>
    <w:rsid w:val="001D54C7"/>
    <w:rsid w:val="001D5A11"/>
    <w:rsid w:val="001D5A24"/>
    <w:rsid w:val="001D5C5D"/>
    <w:rsid w:val="001D5E79"/>
    <w:rsid w:val="001D5E87"/>
    <w:rsid w:val="001D5F27"/>
    <w:rsid w:val="001D683D"/>
    <w:rsid w:val="001D6A88"/>
    <w:rsid w:val="001D6E75"/>
    <w:rsid w:val="001D6EA1"/>
    <w:rsid w:val="001D7031"/>
    <w:rsid w:val="001D7396"/>
    <w:rsid w:val="001D756D"/>
    <w:rsid w:val="001D7738"/>
    <w:rsid w:val="001D7C1F"/>
    <w:rsid w:val="001D7D3F"/>
    <w:rsid w:val="001E0104"/>
    <w:rsid w:val="001E0123"/>
    <w:rsid w:val="001E0372"/>
    <w:rsid w:val="001E06D0"/>
    <w:rsid w:val="001E0B68"/>
    <w:rsid w:val="001E0C67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1D01"/>
    <w:rsid w:val="001E20F8"/>
    <w:rsid w:val="001E23B0"/>
    <w:rsid w:val="001E243A"/>
    <w:rsid w:val="001E27CF"/>
    <w:rsid w:val="001E2D9A"/>
    <w:rsid w:val="001E30F8"/>
    <w:rsid w:val="001E312E"/>
    <w:rsid w:val="001E3594"/>
    <w:rsid w:val="001E37DB"/>
    <w:rsid w:val="001E3AA6"/>
    <w:rsid w:val="001E4116"/>
    <w:rsid w:val="001E41F3"/>
    <w:rsid w:val="001E42F4"/>
    <w:rsid w:val="001E442F"/>
    <w:rsid w:val="001E47B7"/>
    <w:rsid w:val="001E4859"/>
    <w:rsid w:val="001E4B8A"/>
    <w:rsid w:val="001E4D07"/>
    <w:rsid w:val="001E4D7F"/>
    <w:rsid w:val="001E524E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353"/>
    <w:rsid w:val="001E6434"/>
    <w:rsid w:val="001E644B"/>
    <w:rsid w:val="001E70EA"/>
    <w:rsid w:val="001E73CB"/>
    <w:rsid w:val="001E7440"/>
    <w:rsid w:val="001E7795"/>
    <w:rsid w:val="001E7D80"/>
    <w:rsid w:val="001F05B6"/>
    <w:rsid w:val="001F0951"/>
    <w:rsid w:val="001F09AB"/>
    <w:rsid w:val="001F0A6D"/>
    <w:rsid w:val="001F168B"/>
    <w:rsid w:val="001F1702"/>
    <w:rsid w:val="001F1DE4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2DD9"/>
    <w:rsid w:val="001F3457"/>
    <w:rsid w:val="001F35C4"/>
    <w:rsid w:val="001F372C"/>
    <w:rsid w:val="001F38D4"/>
    <w:rsid w:val="001F39D2"/>
    <w:rsid w:val="001F3A8C"/>
    <w:rsid w:val="001F3ADC"/>
    <w:rsid w:val="001F3C00"/>
    <w:rsid w:val="001F3C31"/>
    <w:rsid w:val="001F3F76"/>
    <w:rsid w:val="001F4134"/>
    <w:rsid w:val="001F428A"/>
    <w:rsid w:val="001F4355"/>
    <w:rsid w:val="001F4958"/>
    <w:rsid w:val="001F4B54"/>
    <w:rsid w:val="001F52ED"/>
    <w:rsid w:val="001F58E7"/>
    <w:rsid w:val="001F5E65"/>
    <w:rsid w:val="001F5F45"/>
    <w:rsid w:val="001F6158"/>
    <w:rsid w:val="001F631E"/>
    <w:rsid w:val="001F665B"/>
    <w:rsid w:val="001F66FC"/>
    <w:rsid w:val="001F671C"/>
    <w:rsid w:val="001F699B"/>
    <w:rsid w:val="001F69F7"/>
    <w:rsid w:val="001F6B81"/>
    <w:rsid w:val="001F6C56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09"/>
    <w:rsid w:val="0020114B"/>
    <w:rsid w:val="002011CD"/>
    <w:rsid w:val="00201233"/>
    <w:rsid w:val="002014C5"/>
    <w:rsid w:val="0020156B"/>
    <w:rsid w:val="002018A9"/>
    <w:rsid w:val="00201922"/>
    <w:rsid w:val="00201B6D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C0B"/>
    <w:rsid w:val="00203E2B"/>
    <w:rsid w:val="00204481"/>
    <w:rsid w:val="00204698"/>
    <w:rsid w:val="002046A2"/>
    <w:rsid w:val="00204A0D"/>
    <w:rsid w:val="00204F24"/>
    <w:rsid w:val="002054BD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ADE"/>
    <w:rsid w:val="00210B83"/>
    <w:rsid w:val="00210C4A"/>
    <w:rsid w:val="00210D92"/>
    <w:rsid w:val="00210EC3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68A"/>
    <w:rsid w:val="00212695"/>
    <w:rsid w:val="00212830"/>
    <w:rsid w:val="0021290C"/>
    <w:rsid w:val="00212AA8"/>
    <w:rsid w:val="00212B8F"/>
    <w:rsid w:val="00212C36"/>
    <w:rsid w:val="00212CB3"/>
    <w:rsid w:val="00213200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833"/>
    <w:rsid w:val="00214979"/>
    <w:rsid w:val="00214CD1"/>
    <w:rsid w:val="00214FFE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2"/>
    <w:rsid w:val="0021747E"/>
    <w:rsid w:val="00217482"/>
    <w:rsid w:val="00217BB8"/>
    <w:rsid w:val="00217CAD"/>
    <w:rsid w:val="00217F1C"/>
    <w:rsid w:val="0022080C"/>
    <w:rsid w:val="002211AC"/>
    <w:rsid w:val="00221244"/>
    <w:rsid w:val="0022127E"/>
    <w:rsid w:val="002213EE"/>
    <w:rsid w:val="00221881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585"/>
    <w:rsid w:val="0022565C"/>
    <w:rsid w:val="0022568A"/>
    <w:rsid w:val="002259FD"/>
    <w:rsid w:val="00225A67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0F88"/>
    <w:rsid w:val="0023118C"/>
    <w:rsid w:val="00231251"/>
    <w:rsid w:val="002313D8"/>
    <w:rsid w:val="00231467"/>
    <w:rsid w:val="00231503"/>
    <w:rsid w:val="0023185B"/>
    <w:rsid w:val="00231868"/>
    <w:rsid w:val="00231893"/>
    <w:rsid w:val="00231A86"/>
    <w:rsid w:val="00231E49"/>
    <w:rsid w:val="00231E55"/>
    <w:rsid w:val="00232046"/>
    <w:rsid w:val="002321C5"/>
    <w:rsid w:val="00232806"/>
    <w:rsid w:val="00233162"/>
    <w:rsid w:val="0023321B"/>
    <w:rsid w:val="0023334C"/>
    <w:rsid w:val="00233388"/>
    <w:rsid w:val="00233F1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4A8"/>
    <w:rsid w:val="00237D12"/>
    <w:rsid w:val="00237E69"/>
    <w:rsid w:val="00240301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1FF5"/>
    <w:rsid w:val="00242386"/>
    <w:rsid w:val="002423CC"/>
    <w:rsid w:val="002425E2"/>
    <w:rsid w:val="002427C4"/>
    <w:rsid w:val="00242B19"/>
    <w:rsid w:val="00243245"/>
    <w:rsid w:val="00243390"/>
    <w:rsid w:val="002434F4"/>
    <w:rsid w:val="0024368E"/>
    <w:rsid w:val="002436DC"/>
    <w:rsid w:val="00243878"/>
    <w:rsid w:val="00243900"/>
    <w:rsid w:val="00243EE1"/>
    <w:rsid w:val="00243F0C"/>
    <w:rsid w:val="00244337"/>
    <w:rsid w:val="0024437D"/>
    <w:rsid w:val="002446EB"/>
    <w:rsid w:val="00244883"/>
    <w:rsid w:val="00244D06"/>
    <w:rsid w:val="00244DBC"/>
    <w:rsid w:val="0024524D"/>
    <w:rsid w:val="002452F5"/>
    <w:rsid w:val="002456CA"/>
    <w:rsid w:val="00245885"/>
    <w:rsid w:val="00245992"/>
    <w:rsid w:val="00245AB3"/>
    <w:rsid w:val="00245B2A"/>
    <w:rsid w:val="00245E72"/>
    <w:rsid w:val="0024618C"/>
    <w:rsid w:val="002463DB"/>
    <w:rsid w:val="0024671D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1E"/>
    <w:rsid w:val="00253CCC"/>
    <w:rsid w:val="00253E56"/>
    <w:rsid w:val="0025412D"/>
    <w:rsid w:val="00254158"/>
    <w:rsid w:val="002543F5"/>
    <w:rsid w:val="00254594"/>
    <w:rsid w:val="00254797"/>
    <w:rsid w:val="002547D9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7F0"/>
    <w:rsid w:val="002569DC"/>
    <w:rsid w:val="00256BBC"/>
    <w:rsid w:val="00256C6B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48F"/>
    <w:rsid w:val="00260CBC"/>
    <w:rsid w:val="00261217"/>
    <w:rsid w:val="002612E5"/>
    <w:rsid w:val="00261A24"/>
    <w:rsid w:val="00261B30"/>
    <w:rsid w:val="00261BA1"/>
    <w:rsid w:val="00261C6E"/>
    <w:rsid w:val="00261E44"/>
    <w:rsid w:val="002623F9"/>
    <w:rsid w:val="002625D5"/>
    <w:rsid w:val="00262741"/>
    <w:rsid w:val="002629BE"/>
    <w:rsid w:val="00262A29"/>
    <w:rsid w:val="00262A67"/>
    <w:rsid w:val="00262B4A"/>
    <w:rsid w:val="00262F54"/>
    <w:rsid w:val="00263157"/>
    <w:rsid w:val="00263C4D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79"/>
    <w:rsid w:val="00265AE8"/>
    <w:rsid w:val="00265E68"/>
    <w:rsid w:val="00265EC5"/>
    <w:rsid w:val="00266288"/>
    <w:rsid w:val="002662C7"/>
    <w:rsid w:val="00266387"/>
    <w:rsid w:val="0026677E"/>
    <w:rsid w:val="00266975"/>
    <w:rsid w:val="00266ADE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C8D"/>
    <w:rsid w:val="00270D77"/>
    <w:rsid w:val="00271127"/>
    <w:rsid w:val="002711D2"/>
    <w:rsid w:val="0027125D"/>
    <w:rsid w:val="00271394"/>
    <w:rsid w:val="002714C6"/>
    <w:rsid w:val="00271A8A"/>
    <w:rsid w:val="00271AEB"/>
    <w:rsid w:val="00271BE5"/>
    <w:rsid w:val="00272A3D"/>
    <w:rsid w:val="00272B6A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304"/>
    <w:rsid w:val="0027592F"/>
    <w:rsid w:val="00275A75"/>
    <w:rsid w:val="00275C5B"/>
    <w:rsid w:val="00275D12"/>
    <w:rsid w:val="00276026"/>
    <w:rsid w:val="00276141"/>
    <w:rsid w:val="002761F9"/>
    <w:rsid w:val="0027628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5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612"/>
    <w:rsid w:val="0028287C"/>
    <w:rsid w:val="002828C5"/>
    <w:rsid w:val="00282B0E"/>
    <w:rsid w:val="00282C7A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1B4"/>
    <w:rsid w:val="002854CE"/>
    <w:rsid w:val="00285C4A"/>
    <w:rsid w:val="00285D1A"/>
    <w:rsid w:val="002860C4"/>
    <w:rsid w:val="0028619B"/>
    <w:rsid w:val="002864D5"/>
    <w:rsid w:val="0028691F"/>
    <w:rsid w:val="00286976"/>
    <w:rsid w:val="00287551"/>
    <w:rsid w:val="00287A05"/>
    <w:rsid w:val="00287CE6"/>
    <w:rsid w:val="00287F57"/>
    <w:rsid w:val="002903BF"/>
    <w:rsid w:val="00290574"/>
    <w:rsid w:val="00290E79"/>
    <w:rsid w:val="00290F35"/>
    <w:rsid w:val="00291746"/>
    <w:rsid w:val="00291F8D"/>
    <w:rsid w:val="0029211B"/>
    <w:rsid w:val="00292178"/>
    <w:rsid w:val="00292387"/>
    <w:rsid w:val="0029260B"/>
    <w:rsid w:val="00292662"/>
    <w:rsid w:val="00292B75"/>
    <w:rsid w:val="002931E5"/>
    <w:rsid w:val="002931FD"/>
    <w:rsid w:val="002935F5"/>
    <w:rsid w:val="0029370D"/>
    <w:rsid w:val="0029381E"/>
    <w:rsid w:val="0029399C"/>
    <w:rsid w:val="00294A64"/>
    <w:rsid w:val="00294C65"/>
    <w:rsid w:val="0029505D"/>
    <w:rsid w:val="0029527C"/>
    <w:rsid w:val="00295943"/>
    <w:rsid w:val="00295CA0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4AF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920"/>
    <w:rsid w:val="002A3F27"/>
    <w:rsid w:val="002A3FD4"/>
    <w:rsid w:val="002A4990"/>
    <w:rsid w:val="002A4A0E"/>
    <w:rsid w:val="002A4B07"/>
    <w:rsid w:val="002A552F"/>
    <w:rsid w:val="002A5977"/>
    <w:rsid w:val="002A5CA2"/>
    <w:rsid w:val="002A61BB"/>
    <w:rsid w:val="002A63C1"/>
    <w:rsid w:val="002A653E"/>
    <w:rsid w:val="002A6733"/>
    <w:rsid w:val="002A6B41"/>
    <w:rsid w:val="002A6B63"/>
    <w:rsid w:val="002A7346"/>
    <w:rsid w:val="002A740D"/>
    <w:rsid w:val="002A76EE"/>
    <w:rsid w:val="002A7D30"/>
    <w:rsid w:val="002A7ECB"/>
    <w:rsid w:val="002B01A7"/>
    <w:rsid w:val="002B0411"/>
    <w:rsid w:val="002B06AE"/>
    <w:rsid w:val="002B0894"/>
    <w:rsid w:val="002B0A6E"/>
    <w:rsid w:val="002B0B1C"/>
    <w:rsid w:val="002B0C00"/>
    <w:rsid w:val="002B0F54"/>
    <w:rsid w:val="002B1037"/>
    <w:rsid w:val="002B123D"/>
    <w:rsid w:val="002B127A"/>
    <w:rsid w:val="002B12D5"/>
    <w:rsid w:val="002B139E"/>
    <w:rsid w:val="002B17D1"/>
    <w:rsid w:val="002B198E"/>
    <w:rsid w:val="002B1A9B"/>
    <w:rsid w:val="002B1AB6"/>
    <w:rsid w:val="002B1AB8"/>
    <w:rsid w:val="002B1CFF"/>
    <w:rsid w:val="002B208E"/>
    <w:rsid w:val="002B20A4"/>
    <w:rsid w:val="002B24B3"/>
    <w:rsid w:val="002B25D9"/>
    <w:rsid w:val="002B26CF"/>
    <w:rsid w:val="002B27FD"/>
    <w:rsid w:val="002B287F"/>
    <w:rsid w:val="002B2DE2"/>
    <w:rsid w:val="002B2F9B"/>
    <w:rsid w:val="002B3117"/>
    <w:rsid w:val="002B3625"/>
    <w:rsid w:val="002B37A0"/>
    <w:rsid w:val="002B3913"/>
    <w:rsid w:val="002B3BC4"/>
    <w:rsid w:val="002B3C2B"/>
    <w:rsid w:val="002B3D91"/>
    <w:rsid w:val="002B3E4D"/>
    <w:rsid w:val="002B4146"/>
    <w:rsid w:val="002B42FE"/>
    <w:rsid w:val="002B47CD"/>
    <w:rsid w:val="002B47E6"/>
    <w:rsid w:val="002B4CA1"/>
    <w:rsid w:val="002B4F26"/>
    <w:rsid w:val="002B5283"/>
    <w:rsid w:val="002B5453"/>
    <w:rsid w:val="002B5741"/>
    <w:rsid w:val="002B5EC7"/>
    <w:rsid w:val="002B5FEA"/>
    <w:rsid w:val="002B60C5"/>
    <w:rsid w:val="002B6672"/>
    <w:rsid w:val="002B6E9C"/>
    <w:rsid w:val="002B733D"/>
    <w:rsid w:val="002B767B"/>
    <w:rsid w:val="002B77E1"/>
    <w:rsid w:val="002B79AC"/>
    <w:rsid w:val="002B7DAE"/>
    <w:rsid w:val="002B7E39"/>
    <w:rsid w:val="002C000D"/>
    <w:rsid w:val="002C00CB"/>
    <w:rsid w:val="002C04FE"/>
    <w:rsid w:val="002C0DD0"/>
    <w:rsid w:val="002C1159"/>
    <w:rsid w:val="002C14B5"/>
    <w:rsid w:val="002C1856"/>
    <w:rsid w:val="002C18F2"/>
    <w:rsid w:val="002C1F80"/>
    <w:rsid w:val="002C239F"/>
    <w:rsid w:val="002C2442"/>
    <w:rsid w:val="002C2489"/>
    <w:rsid w:val="002C2995"/>
    <w:rsid w:val="002C2A0A"/>
    <w:rsid w:val="002C2C6E"/>
    <w:rsid w:val="002C2FCF"/>
    <w:rsid w:val="002C338F"/>
    <w:rsid w:val="002C342B"/>
    <w:rsid w:val="002C343B"/>
    <w:rsid w:val="002C350C"/>
    <w:rsid w:val="002C3A6F"/>
    <w:rsid w:val="002C3ADF"/>
    <w:rsid w:val="002C3D7C"/>
    <w:rsid w:val="002C3DEE"/>
    <w:rsid w:val="002C3ECF"/>
    <w:rsid w:val="002C4096"/>
    <w:rsid w:val="002C415D"/>
    <w:rsid w:val="002C47BA"/>
    <w:rsid w:val="002C48ED"/>
    <w:rsid w:val="002C4E6C"/>
    <w:rsid w:val="002C4FB5"/>
    <w:rsid w:val="002C5569"/>
    <w:rsid w:val="002C5C28"/>
    <w:rsid w:val="002C5D28"/>
    <w:rsid w:val="002C60FD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4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72A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23"/>
    <w:rsid w:val="002D6289"/>
    <w:rsid w:val="002D62F1"/>
    <w:rsid w:val="002D676A"/>
    <w:rsid w:val="002D68E5"/>
    <w:rsid w:val="002D6983"/>
    <w:rsid w:val="002D6FE0"/>
    <w:rsid w:val="002D754C"/>
    <w:rsid w:val="002D75BF"/>
    <w:rsid w:val="002D76C2"/>
    <w:rsid w:val="002D7A91"/>
    <w:rsid w:val="002D7C20"/>
    <w:rsid w:val="002D7C44"/>
    <w:rsid w:val="002D7E3A"/>
    <w:rsid w:val="002D7FAF"/>
    <w:rsid w:val="002E03DA"/>
    <w:rsid w:val="002E071B"/>
    <w:rsid w:val="002E0846"/>
    <w:rsid w:val="002E0AD7"/>
    <w:rsid w:val="002E0C4A"/>
    <w:rsid w:val="002E0E79"/>
    <w:rsid w:val="002E0E90"/>
    <w:rsid w:val="002E10C4"/>
    <w:rsid w:val="002E142D"/>
    <w:rsid w:val="002E1515"/>
    <w:rsid w:val="002E1A05"/>
    <w:rsid w:val="002E25A2"/>
    <w:rsid w:val="002E282B"/>
    <w:rsid w:val="002E2A8B"/>
    <w:rsid w:val="002E2D55"/>
    <w:rsid w:val="002E2F2C"/>
    <w:rsid w:val="002E309C"/>
    <w:rsid w:val="002E31BC"/>
    <w:rsid w:val="002E35E1"/>
    <w:rsid w:val="002E36F4"/>
    <w:rsid w:val="002E3773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4FA2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78"/>
    <w:rsid w:val="002E6290"/>
    <w:rsid w:val="002E649D"/>
    <w:rsid w:val="002E6766"/>
    <w:rsid w:val="002E6826"/>
    <w:rsid w:val="002E688F"/>
    <w:rsid w:val="002E68EE"/>
    <w:rsid w:val="002E6A89"/>
    <w:rsid w:val="002E6BBB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089"/>
    <w:rsid w:val="002F0139"/>
    <w:rsid w:val="002F035A"/>
    <w:rsid w:val="002F036D"/>
    <w:rsid w:val="002F0374"/>
    <w:rsid w:val="002F03EF"/>
    <w:rsid w:val="002F0672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1C91"/>
    <w:rsid w:val="002F25BA"/>
    <w:rsid w:val="002F30CD"/>
    <w:rsid w:val="002F330F"/>
    <w:rsid w:val="002F36EC"/>
    <w:rsid w:val="002F3778"/>
    <w:rsid w:val="002F38F4"/>
    <w:rsid w:val="002F3C01"/>
    <w:rsid w:val="002F3F90"/>
    <w:rsid w:val="002F46CB"/>
    <w:rsid w:val="002F4CEA"/>
    <w:rsid w:val="002F4FB2"/>
    <w:rsid w:val="002F51AB"/>
    <w:rsid w:val="002F54B5"/>
    <w:rsid w:val="002F6121"/>
    <w:rsid w:val="002F6171"/>
    <w:rsid w:val="002F63E5"/>
    <w:rsid w:val="002F6868"/>
    <w:rsid w:val="002F6C4E"/>
    <w:rsid w:val="002F7027"/>
    <w:rsid w:val="002F765F"/>
    <w:rsid w:val="002F773E"/>
    <w:rsid w:val="002F79E2"/>
    <w:rsid w:val="002F7DF0"/>
    <w:rsid w:val="0030017D"/>
    <w:rsid w:val="00300380"/>
    <w:rsid w:val="003003E3"/>
    <w:rsid w:val="003006DC"/>
    <w:rsid w:val="0030081B"/>
    <w:rsid w:val="0030081F"/>
    <w:rsid w:val="00300DD2"/>
    <w:rsid w:val="00301046"/>
    <w:rsid w:val="0030117E"/>
    <w:rsid w:val="00301346"/>
    <w:rsid w:val="00301397"/>
    <w:rsid w:val="00301C14"/>
    <w:rsid w:val="00301D5E"/>
    <w:rsid w:val="00301E34"/>
    <w:rsid w:val="00301FE0"/>
    <w:rsid w:val="00302535"/>
    <w:rsid w:val="00302572"/>
    <w:rsid w:val="003026C5"/>
    <w:rsid w:val="003027F5"/>
    <w:rsid w:val="003029A5"/>
    <w:rsid w:val="00302D6C"/>
    <w:rsid w:val="00302EDB"/>
    <w:rsid w:val="0030315F"/>
    <w:rsid w:val="00303468"/>
    <w:rsid w:val="00303610"/>
    <w:rsid w:val="0030390B"/>
    <w:rsid w:val="003039CC"/>
    <w:rsid w:val="003039D5"/>
    <w:rsid w:val="00303AF2"/>
    <w:rsid w:val="00304225"/>
    <w:rsid w:val="003043EE"/>
    <w:rsid w:val="003044AB"/>
    <w:rsid w:val="0030473F"/>
    <w:rsid w:val="0030474F"/>
    <w:rsid w:val="00304990"/>
    <w:rsid w:val="00304BE9"/>
    <w:rsid w:val="00304F24"/>
    <w:rsid w:val="00305001"/>
    <w:rsid w:val="00305070"/>
    <w:rsid w:val="003050BB"/>
    <w:rsid w:val="003052D6"/>
    <w:rsid w:val="00305409"/>
    <w:rsid w:val="00305AD2"/>
    <w:rsid w:val="00305BF3"/>
    <w:rsid w:val="00305C17"/>
    <w:rsid w:val="00305C4E"/>
    <w:rsid w:val="00305E30"/>
    <w:rsid w:val="00306001"/>
    <w:rsid w:val="00306103"/>
    <w:rsid w:val="0030618F"/>
    <w:rsid w:val="00306AC4"/>
    <w:rsid w:val="00306D57"/>
    <w:rsid w:val="00306E14"/>
    <w:rsid w:val="00306F21"/>
    <w:rsid w:val="00307063"/>
    <w:rsid w:val="003070C7"/>
    <w:rsid w:val="00307104"/>
    <w:rsid w:val="003071C2"/>
    <w:rsid w:val="003072FD"/>
    <w:rsid w:val="00307548"/>
    <w:rsid w:val="00307912"/>
    <w:rsid w:val="003079A2"/>
    <w:rsid w:val="00307CC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BBE"/>
    <w:rsid w:val="00314C66"/>
    <w:rsid w:val="003150F5"/>
    <w:rsid w:val="00315745"/>
    <w:rsid w:val="00316168"/>
    <w:rsid w:val="00316173"/>
    <w:rsid w:val="003164AD"/>
    <w:rsid w:val="00316518"/>
    <w:rsid w:val="003165D2"/>
    <w:rsid w:val="0031665F"/>
    <w:rsid w:val="0031666F"/>
    <w:rsid w:val="0031679C"/>
    <w:rsid w:val="00316BD8"/>
    <w:rsid w:val="00316C7E"/>
    <w:rsid w:val="00317043"/>
    <w:rsid w:val="003171F0"/>
    <w:rsid w:val="003172DC"/>
    <w:rsid w:val="003177ED"/>
    <w:rsid w:val="00317AC3"/>
    <w:rsid w:val="00317B20"/>
    <w:rsid w:val="00317B47"/>
    <w:rsid w:val="00317CA5"/>
    <w:rsid w:val="00320A71"/>
    <w:rsid w:val="00320C82"/>
    <w:rsid w:val="00320E84"/>
    <w:rsid w:val="003211B4"/>
    <w:rsid w:val="00321228"/>
    <w:rsid w:val="003214D8"/>
    <w:rsid w:val="00321594"/>
    <w:rsid w:val="00321861"/>
    <w:rsid w:val="00321A36"/>
    <w:rsid w:val="00321B30"/>
    <w:rsid w:val="00321E23"/>
    <w:rsid w:val="00322261"/>
    <w:rsid w:val="0032254C"/>
    <w:rsid w:val="0032272C"/>
    <w:rsid w:val="0032280C"/>
    <w:rsid w:val="0032285F"/>
    <w:rsid w:val="00322A22"/>
    <w:rsid w:val="00322BB6"/>
    <w:rsid w:val="00322C8D"/>
    <w:rsid w:val="00322D18"/>
    <w:rsid w:val="003230E9"/>
    <w:rsid w:val="00323467"/>
    <w:rsid w:val="00323920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38"/>
    <w:rsid w:val="003325EE"/>
    <w:rsid w:val="00332BF0"/>
    <w:rsid w:val="00332C5E"/>
    <w:rsid w:val="003330DD"/>
    <w:rsid w:val="003334DB"/>
    <w:rsid w:val="003339D8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0D"/>
    <w:rsid w:val="003354A6"/>
    <w:rsid w:val="00335673"/>
    <w:rsid w:val="003359AD"/>
    <w:rsid w:val="00336ADE"/>
    <w:rsid w:val="00336DB3"/>
    <w:rsid w:val="00337153"/>
    <w:rsid w:val="003373AB"/>
    <w:rsid w:val="0033741D"/>
    <w:rsid w:val="003377B8"/>
    <w:rsid w:val="00337B3E"/>
    <w:rsid w:val="0034019E"/>
    <w:rsid w:val="0034022A"/>
    <w:rsid w:val="00340444"/>
    <w:rsid w:val="00340484"/>
    <w:rsid w:val="003407A3"/>
    <w:rsid w:val="003417A7"/>
    <w:rsid w:val="00341991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5A8"/>
    <w:rsid w:val="003437D6"/>
    <w:rsid w:val="0034380B"/>
    <w:rsid w:val="00343B7A"/>
    <w:rsid w:val="00343D2C"/>
    <w:rsid w:val="00344007"/>
    <w:rsid w:val="00344070"/>
    <w:rsid w:val="0034416A"/>
    <w:rsid w:val="003441E2"/>
    <w:rsid w:val="003447E9"/>
    <w:rsid w:val="003449D5"/>
    <w:rsid w:val="00344A69"/>
    <w:rsid w:val="00344D1A"/>
    <w:rsid w:val="0034534F"/>
    <w:rsid w:val="003455A3"/>
    <w:rsid w:val="00345BEA"/>
    <w:rsid w:val="00345E34"/>
    <w:rsid w:val="00345EB8"/>
    <w:rsid w:val="00345EFB"/>
    <w:rsid w:val="0034614E"/>
    <w:rsid w:val="00346290"/>
    <w:rsid w:val="003463C8"/>
    <w:rsid w:val="00346AA6"/>
    <w:rsid w:val="00346B5A"/>
    <w:rsid w:val="00346FD7"/>
    <w:rsid w:val="003475B1"/>
    <w:rsid w:val="0034792B"/>
    <w:rsid w:val="00347ED6"/>
    <w:rsid w:val="00347F16"/>
    <w:rsid w:val="00350453"/>
    <w:rsid w:val="003505FC"/>
    <w:rsid w:val="0035065D"/>
    <w:rsid w:val="00350AE9"/>
    <w:rsid w:val="003511E5"/>
    <w:rsid w:val="00351AC7"/>
    <w:rsid w:val="00351E96"/>
    <w:rsid w:val="00351F19"/>
    <w:rsid w:val="00351F24"/>
    <w:rsid w:val="003520FB"/>
    <w:rsid w:val="00352401"/>
    <w:rsid w:val="00352648"/>
    <w:rsid w:val="003527BA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261"/>
    <w:rsid w:val="003563B3"/>
    <w:rsid w:val="00357082"/>
    <w:rsid w:val="003571CD"/>
    <w:rsid w:val="00357343"/>
    <w:rsid w:val="0035743E"/>
    <w:rsid w:val="003574E6"/>
    <w:rsid w:val="0035783B"/>
    <w:rsid w:val="00357974"/>
    <w:rsid w:val="00360052"/>
    <w:rsid w:val="0036059D"/>
    <w:rsid w:val="003606BE"/>
    <w:rsid w:val="00360740"/>
    <w:rsid w:val="003609EF"/>
    <w:rsid w:val="00360CB9"/>
    <w:rsid w:val="00360E49"/>
    <w:rsid w:val="00360E98"/>
    <w:rsid w:val="00360EDF"/>
    <w:rsid w:val="0036159E"/>
    <w:rsid w:val="003617C3"/>
    <w:rsid w:val="00361A2C"/>
    <w:rsid w:val="00361AC6"/>
    <w:rsid w:val="00361B37"/>
    <w:rsid w:val="00361BC1"/>
    <w:rsid w:val="00361C47"/>
    <w:rsid w:val="00361CA2"/>
    <w:rsid w:val="00361EA0"/>
    <w:rsid w:val="00361F5B"/>
    <w:rsid w:val="003620D7"/>
    <w:rsid w:val="003620F1"/>
    <w:rsid w:val="0036229A"/>
    <w:rsid w:val="0036231A"/>
    <w:rsid w:val="00362734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0DC"/>
    <w:rsid w:val="00365241"/>
    <w:rsid w:val="0036537C"/>
    <w:rsid w:val="003655F4"/>
    <w:rsid w:val="0036562E"/>
    <w:rsid w:val="00365867"/>
    <w:rsid w:val="00365995"/>
    <w:rsid w:val="00365DEE"/>
    <w:rsid w:val="00366064"/>
    <w:rsid w:val="00366253"/>
    <w:rsid w:val="003665AD"/>
    <w:rsid w:val="0036683D"/>
    <w:rsid w:val="00366AFB"/>
    <w:rsid w:val="00366BDE"/>
    <w:rsid w:val="00366CC2"/>
    <w:rsid w:val="003671D3"/>
    <w:rsid w:val="003674D6"/>
    <w:rsid w:val="0036751E"/>
    <w:rsid w:val="00367C1C"/>
    <w:rsid w:val="00367DE0"/>
    <w:rsid w:val="00370130"/>
    <w:rsid w:val="00370241"/>
    <w:rsid w:val="00370637"/>
    <w:rsid w:val="00370656"/>
    <w:rsid w:val="00370753"/>
    <w:rsid w:val="00370A35"/>
    <w:rsid w:val="00370B42"/>
    <w:rsid w:val="00370B66"/>
    <w:rsid w:val="00370F21"/>
    <w:rsid w:val="0037100D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837"/>
    <w:rsid w:val="00373ADB"/>
    <w:rsid w:val="00373D40"/>
    <w:rsid w:val="00374603"/>
    <w:rsid w:val="003747E4"/>
    <w:rsid w:val="00374966"/>
    <w:rsid w:val="00374A77"/>
    <w:rsid w:val="00374D1C"/>
    <w:rsid w:val="00374DD4"/>
    <w:rsid w:val="00374F9A"/>
    <w:rsid w:val="003750B3"/>
    <w:rsid w:val="003752A2"/>
    <w:rsid w:val="0037540C"/>
    <w:rsid w:val="00375666"/>
    <w:rsid w:val="00375B19"/>
    <w:rsid w:val="00375B89"/>
    <w:rsid w:val="00375C80"/>
    <w:rsid w:val="00375E04"/>
    <w:rsid w:val="00375F2D"/>
    <w:rsid w:val="00376096"/>
    <w:rsid w:val="003761BC"/>
    <w:rsid w:val="003761C0"/>
    <w:rsid w:val="0037621E"/>
    <w:rsid w:val="0037622B"/>
    <w:rsid w:val="00376568"/>
    <w:rsid w:val="0037684F"/>
    <w:rsid w:val="00376896"/>
    <w:rsid w:val="00376A5D"/>
    <w:rsid w:val="00376CA6"/>
    <w:rsid w:val="00376CC1"/>
    <w:rsid w:val="003770CA"/>
    <w:rsid w:val="00377202"/>
    <w:rsid w:val="00377703"/>
    <w:rsid w:val="00377733"/>
    <w:rsid w:val="00377D2D"/>
    <w:rsid w:val="00380142"/>
    <w:rsid w:val="003804C0"/>
    <w:rsid w:val="003807D8"/>
    <w:rsid w:val="00380897"/>
    <w:rsid w:val="00380968"/>
    <w:rsid w:val="00380B16"/>
    <w:rsid w:val="00380BF0"/>
    <w:rsid w:val="00380ECA"/>
    <w:rsid w:val="003812A4"/>
    <w:rsid w:val="00381355"/>
    <w:rsid w:val="0038172E"/>
    <w:rsid w:val="00381778"/>
    <w:rsid w:val="003817FC"/>
    <w:rsid w:val="003819F7"/>
    <w:rsid w:val="00381C3A"/>
    <w:rsid w:val="00381C90"/>
    <w:rsid w:val="00381EF2"/>
    <w:rsid w:val="00381FA6"/>
    <w:rsid w:val="00382380"/>
    <w:rsid w:val="003825DC"/>
    <w:rsid w:val="003825FB"/>
    <w:rsid w:val="00382A9F"/>
    <w:rsid w:val="00382CC1"/>
    <w:rsid w:val="003830A3"/>
    <w:rsid w:val="0038318F"/>
    <w:rsid w:val="003831C7"/>
    <w:rsid w:val="0038355C"/>
    <w:rsid w:val="00383661"/>
    <w:rsid w:val="003837FF"/>
    <w:rsid w:val="00383896"/>
    <w:rsid w:val="00383D38"/>
    <w:rsid w:val="00383EE6"/>
    <w:rsid w:val="00383F37"/>
    <w:rsid w:val="00384020"/>
    <w:rsid w:val="003844F0"/>
    <w:rsid w:val="00384583"/>
    <w:rsid w:val="00384632"/>
    <w:rsid w:val="003848F7"/>
    <w:rsid w:val="00384921"/>
    <w:rsid w:val="0038496C"/>
    <w:rsid w:val="00384FF7"/>
    <w:rsid w:val="00385539"/>
    <w:rsid w:val="00385716"/>
    <w:rsid w:val="00385819"/>
    <w:rsid w:val="00385820"/>
    <w:rsid w:val="00385B0C"/>
    <w:rsid w:val="003861D3"/>
    <w:rsid w:val="0038629B"/>
    <w:rsid w:val="003867C0"/>
    <w:rsid w:val="00386A0A"/>
    <w:rsid w:val="00386A8F"/>
    <w:rsid w:val="00386B09"/>
    <w:rsid w:val="00386B65"/>
    <w:rsid w:val="00386DE2"/>
    <w:rsid w:val="00386DED"/>
    <w:rsid w:val="00386F4D"/>
    <w:rsid w:val="00386FEF"/>
    <w:rsid w:val="00387044"/>
    <w:rsid w:val="00387101"/>
    <w:rsid w:val="003875B7"/>
    <w:rsid w:val="003878BD"/>
    <w:rsid w:val="00387A20"/>
    <w:rsid w:val="00387BB7"/>
    <w:rsid w:val="00387E29"/>
    <w:rsid w:val="0039034E"/>
    <w:rsid w:val="00390FFE"/>
    <w:rsid w:val="003911B4"/>
    <w:rsid w:val="003913D3"/>
    <w:rsid w:val="00391656"/>
    <w:rsid w:val="00391778"/>
    <w:rsid w:val="00391D89"/>
    <w:rsid w:val="00392320"/>
    <w:rsid w:val="00392332"/>
    <w:rsid w:val="00392BA3"/>
    <w:rsid w:val="00392CDF"/>
    <w:rsid w:val="003932D3"/>
    <w:rsid w:val="00393752"/>
    <w:rsid w:val="00393D31"/>
    <w:rsid w:val="00393D56"/>
    <w:rsid w:val="00393DB8"/>
    <w:rsid w:val="00394026"/>
    <w:rsid w:val="0039426E"/>
    <w:rsid w:val="00394282"/>
    <w:rsid w:val="00394471"/>
    <w:rsid w:val="00394AFA"/>
    <w:rsid w:val="00394FCA"/>
    <w:rsid w:val="0039509E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633"/>
    <w:rsid w:val="00396730"/>
    <w:rsid w:val="00396793"/>
    <w:rsid w:val="00396A88"/>
    <w:rsid w:val="00396D5C"/>
    <w:rsid w:val="00396FA7"/>
    <w:rsid w:val="003970E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3DE"/>
    <w:rsid w:val="003A1913"/>
    <w:rsid w:val="003A19C2"/>
    <w:rsid w:val="003A1A7F"/>
    <w:rsid w:val="003A1AE9"/>
    <w:rsid w:val="003A1CEC"/>
    <w:rsid w:val="003A1DA8"/>
    <w:rsid w:val="003A1F5F"/>
    <w:rsid w:val="003A2266"/>
    <w:rsid w:val="003A23FB"/>
    <w:rsid w:val="003A24BC"/>
    <w:rsid w:val="003A261E"/>
    <w:rsid w:val="003A2880"/>
    <w:rsid w:val="003A292D"/>
    <w:rsid w:val="003A2A0E"/>
    <w:rsid w:val="003A2BA8"/>
    <w:rsid w:val="003A2D9D"/>
    <w:rsid w:val="003A2DBC"/>
    <w:rsid w:val="003A3480"/>
    <w:rsid w:val="003A3494"/>
    <w:rsid w:val="003A3615"/>
    <w:rsid w:val="003A372D"/>
    <w:rsid w:val="003A42CD"/>
    <w:rsid w:val="003A43C7"/>
    <w:rsid w:val="003A4697"/>
    <w:rsid w:val="003A4755"/>
    <w:rsid w:val="003A4D88"/>
    <w:rsid w:val="003A5701"/>
    <w:rsid w:val="003A59A7"/>
    <w:rsid w:val="003A5AEE"/>
    <w:rsid w:val="003A5D4E"/>
    <w:rsid w:val="003A5D94"/>
    <w:rsid w:val="003A6789"/>
    <w:rsid w:val="003A69E8"/>
    <w:rsid w:val="003A6C1A"/>
    <w:rsid w:val="003A76C8"/>
    <w:rsid w:val="003A77EF"/>
    <w:rsid w:val="003A79EA"/>
    <w:rsid w:val="003A7C9F"/>
    <w:rsid w:val="003A7E5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236"/>
    <w:rsid w:val="003B297A"/>
    <w:rsid w:val="003B2E10"/>
    <w:rsid w:val="003B3236"/>
    <w:rsid w:val="003B325C"/>
    <w:rsid w:val="003B32F9"/>
    <w:rsid w:val="003B3333"/>
    <w:rsid w:val="003B35E6"/>
    <w:rsid w:val="003B3BA5"/>
    <w:rsid w:val="003B3C80"/>
    <w:rsid w:val="003B3DEF"/>
    <w:rsid w:val="003B3F65"/>
    <w:rsid w:val="003B433E"/>
    <w:rsid w:val="003B4532"/>
    <w:rsid w:val="003B4564"/>
    <w:rsid w:val="003B4775"/>
    <w:rsid w:val="003B47A0"/>
    <w:rsid w:val="003B4A92"/>
    <w:rsid w:val="003B54EA"/>
    <w:rsid w:val="003B5D01"/>
    <w:rsid w:val="003B60DC"/>
    <w:rsid w:val="003B61A5"/>
    <w:rsid w:val="003B6316"/>
    <w:rsid w:val="003B657B"/>
    <w:rsid w:val="003B6893"/>
    <w:rsid w:val="003B68BB"/>
    <w:rsid w:val="003B68FE"/>
    <w:rsid w:val="003B6B1D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AD5"/>
    <w:rsid w:val="003C0E3E"/>
    <w:rsid w:val="003C1064"/>
    <w:rsid w:val="003C1079"/>
    <w:rsid w:val="003C1243"/>
    <w:rsid w:val="003C1371"/>
    <w:rsid w:val="003C13F0"/>
    <w:rsid w:val="003C154F"/>
    <w:rsid w:val="003C18D0"/>
    <w:rsid w:val="003C1C65"/>
    <w:rsid w:val="003C1E62"/>
    <w:rsid w:val="003C24D5"/>
    <w:rsid w:val="003C2504"/>
    <w:rsid w:val="003C291A"/>
    <w:rsid w:val="003C29BB"/>
    <w:rsid w:val="003C29C4"/>
    <w:rsid w:val="003C2AA1"/>
    <w:rsid w:val="003C2B2C"/>
    <w:rsid w:val="003C2BE3"/>
    <w:rsid w:val="003C321E"/>
    <w:rsid w:val="003C3380"/>
    <w:rsid w:val="003C3715"/>
    <w:rsid w:val="003C3971"/>
    <w:rsid w:val="003C39FC"/>
    <w:rsid w:val="003C3B28"/>
    <w:rsid w:val="003C3EAD"/>
    <w:rsid w:val="003C4036"/>
    <w:rsid w:val="003C4051"/>
    <w:rsid w:val="003C4109"/>
    <w:rsid w:val="003C4421"/>
    <w:rsid w:val="003C461D"/>
    <w:rsid w:val="003C4AF6"/>
    <w:rsid w:val="003C4B12"/>
    <w:rsid w:val="003C4BFF"/>
    <w:rsid w:val="003C4D06"/>
    <w:rsid w:val="003C4E8D"/>
    <w:rsid w:val="003C4EC0"/>
    <w:rsid w:val="003C559D"/>
    <w:rsid w:val="003C5B02"/>
    <w:rsid w:val="003C5BB6"/>
    <w:rsid w:val="003C5CC0"/>
    <w:rsid w:val="003C5D83"/>
    <w:rsid w:val="003C5EC8"/>
    <w:rsid w:val="003C5FF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C7E74"/>
    <w:rsid w:val="003C7E7C"/>
    <w:rsid w:val="003D070E"/>
    <w:rsid w:val="003D071F"/>
    <w:rsid w:val="003D0D8C"/>
    <w:rsid w:val="003D0DA1"/>
    <w:rsid w:val="003D0E03"/>
    <w:rsid w:val="003D0F61"/>
    <w:rsid w:val="003D0F6E"/>
    <w:rsid w:val="003D114F"/>
    <w:rsid w:val="003D1824"/>
    <w:rsid w:val="003D18AD"/>
    <w:rsid w:val="003D19C4"/>
    <w:rsid w:val="003D1CF7"/>
    <w:rsid w:val="003D1F19"/>
    <w:rsid w:val="003D1F28"/>
    <w:rsid w:val="003D2029"/>
    <w:rsid w:val="003D212C"/>
    <w:rsid w:val="003D21D6"/>
    <w:rsid w:val="003D2265"/>
    <w:rsid w:val="003D23CA"/>
    <w:rsid w:val="003D26C9"/>
    <w:rsid w:val="003D2716"/>
    <w:rsid w:val="003D2E3C"/>
    <w:rsid w:val="003D2F09"/>
    <w:rsid w:val="003D3D4C"/>
    <w:rsid w:val="003D3DAD"/>
    <w:rsid w:val="003D4047"/>
    <w:rsid w:val="003D446B"/>
    <w:rsid w:val="003D44C0"/>
    <w:rsid w:val="003D471A"/>
    <w:rsid w:val="003D475F"/>
    <w:rsid w:val="003D4F00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2D2"/>
    <w:rsid w:val="003D775D"/>
    <w:rsid w:val="003D7763"/>
    <w:rsid w:val="003D7832"/>
    <w:rsid w:val="003D7D01"/>
    <w:rsid w:val="003D7D5A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2E4"/>
    <w:rsid w:val="003E2617"/>
    <w:rsid w:val="003E26BC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B6A"/>
    <w:rsid w:val="003E4BF1"/>
    <w:rsid w:val="003E4C2A"/>
    <w:rsid w:val="003E5179"/>
    <w:rsid w:val="003E5807"/>
    <w:rsid w:val="003E5891"/>
    <w:rsid w:val="003E5E94"/>
    <w:rsid w:val="003E6059"/>
    <w:rsid w:val="003E6953"/>
    <w:rsid w:val="003E6A55"/>
    <w:rsid w:val="003E6A60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83E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70"/>
    <w:rsid w:val="003F2FDF"/>
    <w:rsid w:val="003F33C5"/>
    <w:rsid w:val="003F368B"/>
    <w:rsid w:val="003F38A6"/>
    <w:rsid w:val="003F3A88"/>
    <w:rsid w:val="003F3F51"/>
    <w:rsid w:val="003F3FA6"/>
    <w:rsid w:val="003F4345"/>
    <w:rsid w:val="003F44E8"/>
    <w:rsid w:val="003F4601"/>
    <w:rsid w:val="003F50C8"/>
    <w:rsid w:val="003F55A2"/>
    <w:rsid w:val="003F5A83"/>
    <w:rsid w:val="003F5A8C"/>
    <w:rsid w:val="003F5F74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068"/>
    <w:rsid w:val="00400240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2C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7B0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7CB"/>
    <w:rsid w:val="00407F1E"/>
    <w:rsid w:val="00410371"/>
    <w:rsid w:val="00410501"/>
    <w:rsid w:val="00410617"/>
    <w:rsid w:val="00410C20"/>
    <w:rsid w:val="00411091"/>
    <w:rsid w:val="00411920"/>
    <w:rsid w:val="00411C2B"/>
    <w:rsid w:val="00411C38"/>
    <w:rsid w:val="00411E00"/>
    <w:rsid w:val="004121D8"/>
    <w:rsid w:val="00412235"/>
    <w:rsid w:val="00412262"/>
    <w:rsid w:val="00412444"/>
    <w:rsid w:val="00412657"/>
    <w:rsid w:val="004129E7"/>
    <w:rsid w:val="004130DC"/>
    <w:rsid w:val="00413418"/>
    <w:rsid w:val="00413A89"/>
    <w:rsid w:val="00413BAE"/>
    <w:rsid w:val="00413BD1"/>
    <w:rsid w:val="0041404D"/>
    <w:rsid w:val="004143F3"/>
    <w:rsid w:val="00414713"/>
    <w:rsid w:val="004148CB"/>
    <w:rsid w:val="00414A36"/>
    <w:rsid w:val="00414A57"/>
    <w:rsid w:val="00414C9F"/>
    <w:rsid w:val="00414D7F"/>
    <w:rsid w:val="004151DF"/>
    <w:rsid w:val="0041530A"/>
    <w:rsid w:val="004155DB"/>
    <w:rsid w:val="0041582A"/>
    <w:rsid w:val="00415989"/>
    <w:rsid w:val="00415D44"/>
    <w:rsid w:val="0041614D"/>
    <w:rsid w:val="0041622E"/>
    <w:rsid w:val="004165FF"/>
    <w:rsid w:val="00416A83"/>
    <w:rsid w:val="00416B79"/>
    <w:rsid w:val="00416D4E"/>
    <w:rsid w:val="00416D5A"/>
    <w:rsid w:val="0041714A"/>
    <w:rsid w:val="00417158"/>
    <w:rsid w:val="00417377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0C2"/>
    <w:rsid w:val="00421120"/>
    <w:rsid w:val="00421351"/>
    <w:rsid w:val="004216C7"/>
    <w:rsid w:val="0042291C"/>
    <w:rsid w:val="004229D6"/>
    <w:rsid w:val="00422B2C"/>
    <w:rsid w:val="00422D0D"/>
    <w:rsid w:val="00422F6F"/>
    <w:rsid w:val="00423012"/>
    <w:rsid w:val="00423419"/>
    <w:rsid w:val="004234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0A2"/>
    <w:rsid w:val="00425498"/>
    <w:rsid w:val="004255C9"/>
    <w:rsid w:val="00425852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997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92"/>
    <w:rsid w:val="00432C5F"/>
    <w:rsid w:val="00432D09"/>
    <w:rsid w:val="00432DD0"/>
    <w:rsid w:val="00432ECC"/>
    <w:rsid w:val="0043353F"/>
    <w:rsid w:val="00433664"/>
    <w:rsid w:val="00433752"/>
    <w:rsid w:val="00433C77"/>
    <w:rsid w:val="00433D34"/>
    <w:rsid w:val="00433E3E"/>
    <w:rsid w:val="0043459B"/>
    <w:rsid w:val="00434A8E"/>
    <w:rsid w:val="00434B13"/>
    <w:rsid w:val="00434D1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13E"/>
    <w:rsid w:val="00437470"/>
    <w:rsid w:val="004401A4"/>
    <w:rsid w:val="0044039F"/>
    <w:rsid w:val="004404AC"/>
    <w:rsid w:val="0044066B"/>
    <w:rsid w:val="00440830"/>
    <w:rsid w:val="00440C34"/>
    <w:rsid w:val="00440CF2"/>
    <w:rsid w:val="00440EE8"/>
    <w:rsid w:val="00441321"/>
    <w:rsid w:val="004416CD"/>
    <w:rsid w:val="0044194E"/>
    <w:rsid w:val="00441A51"/>
    <w:rsid w:val="00441A69"/>
    <w:rsid w:val="00441ABF"/>
    <w:rsid w:val="0044216D"/>
    <w:rsid w:val="004421F7"/>
    <w:rsid w:val="00442498"/>
    <w:rsid w:val="0044265B"/>
    <w:rsid w:val="004428C9"/>
    <w:rsid w:val="004429B5"/>
    <w:rsid w:val="00442BB5"/>
    <w:rsid w:val="00442C2A"/>
    <w:rsid w:val="00442DB3"/>
    <w:rsid w:val="00442F43"/>
    <w:rsid w:val="004430C5"/>
    <w:rsid w:val="0044317C"/>
    <w:rsid w:val="00443357"/>
    <w:rsid w:val="004434D3"/>
    <w:rsid w:val="004435AE"/>
    <w:rsid w:val="00443A38"/>
    <w:rsid w:val="00443B03"/>
    <w:rsid w:val="00443B39"/>
    <w:rsid w:val="00443F13"/>
    <w:rsid w:val="0044428E"/>
    <w:rsid w:val="004445C8"/>
    <w:rsid w:val="0044493A"/>
    <w:rsid w:val="00444FDD"/>
    <w:rsid w:val="00445018"/>
    <w:rsid w:val="0044509E"/>
    <w:rsid w:val="0044525F"/>
    <w:rsid w:val="0044547B"/>
    <w:rsid w:val="004456B6"/>
    <w:rsid w:val="004459E3"/>
    <w:rsid w:val="00445BEA"/>
    <w:rsid w:val="0044602A"/>
    <w:rsid w:val="00446098"/>
    <w:rsid w:val="0044630C"/>
    <w:rsid w:val="00446701"/>
    <w:rsid w:val="0044712E"/>
    <w:rsid w:val="00447472"/>
    <w:rsid w:val="004474AF"/>
    <w:rsid w:val="00447621"/>
    <w:rsid w:val="0044764F"/>
    <w:rsid w:val="00447723"/>
    <w:rsid w:val="00447784"/>
    <w:rsid w:val="004479A9"/>
    <w:rsid w:val="00447E2D"/>
    <w:rsid w:val="00447E60"/>
    <w:rsid w:val="004502B5"/>
    <w:rsid w:val="004506E6"/>
    <w:rsid w:val="0045079C"/>
    <w:rsid w:val="00450E36"/>
    <w:rsid w:val="00451158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24"/>
    <w:rsid w:val="00454AAC"/>
    <w:rsid w:val="00454ADC"/>
    <w:rsid w:val="00454D3A"/>
    <w:rsid w:val="00454E1B"/>
    <w:rsid w:val="00454F23"/>
    <w:rsid w:val="0045526A"/>
    <w:rsid w:val="0045526B"/>
    <w:rsid w:val="004553FD"/>
    <w:rsid w:val="00455631"/>
    <w:rsid w:val="00455B47"/>
    <w:rsid w:val="00455EE1"/>
    <w:rsid w:val="00456142"/>
    <w:rsid w:val="0045635F"/>
    <w:rsid w:val="004563B6"/>
    <w:rsid w:val="0045647C"/>
    <w:rsid w:val="0045659A"/>
    <w:rsid w:val="0045665B"/>
    <w:rsid w:val="00456666"/>
    <w:rsid w:val="004567D6"/>
    <w:rsid w:val="00456989"/>
    <w:rsid w:val="00456AFF"/>
    <w:rsid w:val="00456B73"/>
    <w:rsid w:val="00456CFD"/>
    <w:rsid w:val="00456D21"/>
    <w:rsid w:val="00457364"/>
    <w:rsid w:val="00457448"/>
    <w:rsid w:val="004576C2"/>
    <w:rsid w:val="00457755"/>
    <w:rsid w:val="00457781"/>
    <w:rsid w:val="00457A52"/>
    <w:rsid w:val="00457BE4"/>
    <w:rsid w:val="00457C24"/>
    <w:rsid w:val="00457C6C"/>
    <w:rsid w:val="00457D20"/>
    <w:rsid w:val="00457F1F"/>
    <w:rsid w:val="00457FBA"/>
    <w:rsid w:val="00460047"/>
    <w:rsid w:val="004602FF"/>
    <w:rsid w:val="00460A5D"/>
    <w:rsid w:val="00460D58"/>
    <w:rsid w:val="004610DF"/>
    <w:rsid w:val="0046142F"/>
    <w:rsid w:val="004616D4"/>
    <w:rsid w:val="004618AA"/>
    <w:rsid w:val="00461AAD"/>
    <w:rsid w:val="0046275D"/>
    <w:rsid w:val="00462AA3"/>
    <w:rsid w:val="00462B01"/>
    <w:rsid w:val="00462FC2"/>
    <w:rsid w:val="004632C0"/>
    <w:rsid w:val="00463370"/>
    <w:rsid w:val="00463575"/>
    <w:rsid w:val="0046366C"/>
    <w:rsid w:val="00463FF4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917"/>
    <w:rsid w:val="004669B1"/>
    <w:rsid w:val="00466B2E"/>
    <w:rsid w:val="00467DB0"/>
    <w:rsid w:val="00467DF0"/>
    <w:rsid w:val="0047061C"/>
    <w:rsid w:val="00470752"/>
    <w:rsid w:val="0047076D"/>
    <w:rsid w:val="00470836"/>
    <w:rsid w:val="00470FB2"/>
    <w:rsid w:val="00471512"/>
    <w:rsid w:val="004717B3"/>
    <w:rsid w:val="00471EA3"/>
    <w:rsid w:val="004720B9"/>
    <w:rsid w:val="00472211"/>
    <w:rsid w:val="00472B79"/>
    <w:rsid w:val="00472D29"/>
    <w:rsid w:val="00472D5D"/>
    <w:rsid w:val="00472E50"/>
    <w:rsid w:val="00472F60"/>
    <w:rsid w:val="00472FC5"/>
    <w:rsid w:val="004730B9"/>
    <w:rsid w:val="004732B5"/>
    <w:rsid w:val="0047376D"/>
    <w:rsid w:val="00473996"/>
    <w:rsid w:val="00473A03"/>
    <w:rsid w:val="00473A21"/>
    <w:rsid w:val="00473DA7"/>
    <w:rsid w:val="004743DF"/>
    <w:rsid w:val="004746D3"/>
    <w:rsid w:val="00474738"/>
    <w:rsid w:val="0047473A"/>
    <w:rsid w:val="00474F56"/>
    <w:rsid w:val="0047510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99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98"/>
    <w:rsid w:val="004815DE"/>
    <w:rsid w:val="0048193F"/>
    <w:rsid w:val="00481F6C"/>
    <w:rsid w:val="00481F81"/>
    <w:rsid w:val="004821D3"/>
    <w:rsid w:val="00482312"/>
    <w:rsid w:val="00482A54"/>
    <w:rsid w:val="00482B3C"/>
    <w:rsid w:val="00482CE2"/>
    <w:rsid w:val="00482E7C"/>
    <w:rsid w:val="00483509"/>
    <w:rsid w:val="0048355E"/>
    <w:rsid w:val="004835AD"/>
    <w:rsid w:val="004836C0"/>
    <w:rsid w:val="004837FA"/>
    <w:rsid w:val="00483E9B"/>
    <w:rsid w:val="00484037"/>
    <w:rsid w:val="004840F8"/>
    <w:rsid w:val="004843C7"/>
    <w:rsid w:val="004846B3"/>
    <w:rsid w:val="00485068"/>
    <w:rsid w:val="00485C98"/>
    <w:rsid w:val="00485D05"/>
    <w:rsid w:val="00485D09"/>
    <w:rsid w:val="00485E70"/>
    <w:rsid w:val="00485FD7"/>
    <w:rsid w:val="00486151"/>
    <w:rsid w:val="004861A8"/>
    <w:rsid w:val="004861FC"/>
    <w:rsid w:val="004862E6"/>
    <w:rsid w:val="00486327"/>
    <w:rsid w:val="00486463"/>
    <w:rsid w:val="00486489"/>
    <w:rsid w:val="004864A7"/>
    <w:rsid w:val="004865AE"/>
    <w:rsid w:val="00486912"/>
    <w:rsid w:val="0048695E"/>
    <w:rsid w:val="00486C24"/>
    <w:rsid w:val="0048720C"/>
    <w:rsid w:val="0048738F"/>
    <w:rsid w:val="004875B3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696"/>
    <w:rsid w:val="004917D4"/>
    <w:rsid w:val="00491BA4"/>
    <w:rsid w:val="004922B7"/>
    <w:rsid w:val="004924BB"/>
    <w:rsid w:val="0049261C"/>
    <w:rsid w:val="00492995"/>
    <w:rsid w:val="00492B27"/>
    <w:rsid w:val="00492C1E"/>
    <w:rsid w:val="00492D22"/>
    <w:rsid w:val="00493327"/>
    <w:rsid w:val="00493603"/>
    <w:rsid w:val="00493907"/>
    <w:rsid w:val="00493AB6"/>
    <w:rsid w:val="00493F9B"/>
    <w:rsid w:val="004944CA"/>
    <w:rsid w:val="0049491A"/>
    <w:rsid w:val="00494DE6"/>
    <w:rsid w:val="00494F73"/>
    <w:rsid w:val="00495535"/>
    <w:rsid w:val="00495594"/>
    <w:rsid w:val="00495AC6"/>
    <w:rsid w:val="00495C95"/>
    <w:rsid w:val="00495CE4"/>
    <w:rsid w:val="00495E8D"/>
    <w:rsid w:val="00495EC2"/>
    <w:rsid w:val="00495F76"/>
    <w:rsid w:val="00496755"/>
    <w:rsid w:val="00496B55"/>
    <w:rsid w:val="00496BCB"/>
    <w:rsid w:val="00496C82"/>
    <w:rsid w:val="00496E16"/>
    <w:rsid w:val="00497059"/>
    <w:rsid w:val="00497492"/>
    <w:rsid w:val="004974F0"/>
    <w:rsid w:val="00497569"/>
    <w:rsid w:val="00497994"/>
    <w:rsid w:val="00497C26"/>
    <w:rsid w:val="00497F88"/>
    <w:rsid w:val="004A05C2"/>
    <w:rsid w:val="004A09D1"/>
    <w:rsid w:val="004A0C06"/>
    <w:rsid w:val="004A0D5A"/>
    <w:rsid w:val="004A0EC3"/>
    <w:rsid w:val="004A119B"/>
    <w:rsid w:val="004A11FE"/>
    <w:rsid w:val="004A1C4D"/>
    <w:rsid w:val="004A2175"/>
    <w:rsid w:val="004A28E1"/>
    <w:rsid w:val="004A3655"/>
    <w:rsid w:val="004A3C4A"/>
    <w:rsid w:val="004A3E8E"/>
    <w:rsid w:val="004A3EC8"/>
    <w:rsid w:val="004A40AB"/>
    <w:rsid w:val="004A4437"/>
    <w:rsid w:val="004A4673"/>
    <w:rsid w:val="004A47DF"/>
    <w:rsid w:val="004A494F"/>
    <w:rsid w:val="004A4962"/>
    <w:rsid w:val="004A4B56"/>
    <w:rsid w:val="004A5294"/>
    <w:rsid w:val="004A536A"/>
    <w:rsid w:val="004A5654"/>
    <w:rsid w:val="004A5C7C"/>
    <w:rsid w:val="004A5D49"/>
    <w:rsid w:val="004A5E25"/>
    <w:rsid w:val="004A6427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AAF"/>
    <w:rsid w:val="004B0051"/>
    <w:rsid w:val="004B00EF"/>
    <w:rsid w:val="004B0132"/>
    <w:rsid w:val="004B0219"/>
    <w:rsid w:val="004B0634"/>
    <w:rsid w:val="004B0D5F"/>
    <w:rsid w:val="004B0FA9"/>
    <w:rsid w:val="004B127E"/>
    <w:rsid w:val="004B13F7"/>
    <w:rsid w:val="004B13F8"/>
    <w:rsid w:val="004B161C"/>
    <w:rsid w:val="004B165F"/>
    <w:rsid w:val="004B17B8"/>
    <w:rsid w:val="004B2137"/>
    <w:rsid w:val="004B278A"/>
    <w:rsid w:val="004B29F4"/>
    <w:rsid w:val="004B2C7F"/>
    <w:rsid w:val="004B3954"/>
    <w:rsid w:val="004B3A3F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4FEA"/>
    <w:rsid w:val="004B5177"/>
    <w:rsid w:val="004B54F3"/>
    <w:rsid w:val="004B5C13"/>
    <w:rsid w:val="004B5C84"/>
    <w:rsid w:val="004B5F1F"/>
    <w:rsid w:val="004B6142"/>
    <w:rsid w:val="004B657C"/>
    <w:rsid w:val="004B6917"/>
    <w:rsid w:val="004B6B01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60B"/>
    <w:rsid w:val="004B7867"/>
    <w:rsid w:val="004B799B"/>
    <w:rsid w:val="004B79CD"/>
    <w:rsid w:val="004B7FC4"/>
    <w:rsid w:val="004C062D"/>
    <w:rsid w:val="004C0727"/>
    <w:rsid w:val="004C0AAE"/>
    <w:rsid w:val="004C1163"/>
    <w:rsid w:val="004C1C90"/>
    <w:rsid w:val="004C1F1F"/>
    <w:rsid w:val="004C2442"/>
    <w:rsid w:val="004C2555"/>
    <w:rsid w:val="004C27A0"/>
    <w:rsid w:val="004C2A7F"/>
    <w:rsid w:val="004C2BB6"/>
    <w:rsid w:val="004C3142"/>
    <w:rsid w:val="004C321C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AD6"/>
    <w:rsid w:val="004C5CEF"/>
    <w:rsid w:val="004C6627"/>
    <w:rsid w:val="004C6C78"/>
    <w:rsid w:val="004C6D62"/>
    <w:rsid w:val="004C6DFD"/>
    <w:rsid w:val="004C7060"/>
    <w:rsid w:val="004C72E9"/>
    <w:rsid w:val="004C735B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66"/>
    <w:rsid w:val="004D1EAB"/>
    <w:rsid w:val="004D1F1C"/>
    <w:rsid w:val="004D2085"/>
    <w:rsid w:val="004D20CC"/>
    <w:rsid w:val="004D21AF"/>
    <w:rsid w:val="004D24A7"/>
    <w:rsid w:val="004D2A15"/>
    <w:rsid w:val="004D2B04"/>
    <w:rsid w:val="004D31F8"/>
    <w:rsid w:val="004D325C"/>
    <w:rsid w:val="004D34F2"/>
    <w:rsid w:val="004D3578"/>
    <w:rsid w:val="004D393F"/>
    <w:rsid w:val="004D3C4C"/>
    <w:rsid w:val="004D3F9B"/>
    <w:rsid w:val="004D41ED"/>
    <w:rsid w:val="004D452C"/>
    <w:rsid w:val="004D47CA"/>
    <w:rsid w:val="004D4E33"/>
    <w:rsid w:val="004D4EFA"/>
    <w:rsid w:val="004D4F73"/>
    <w:rsid w:val="004D52B0"/>
    <w:rsid w:val="004D547F"/>
    <w:rsid w:val="004D5609"/>
    <w:rsid w:val="004D5912"/>
    <w:rsid w:val="004D5B47"/>
    <w:rsid w:val="004D6332"/>
    <w:rsid w:val="004D6711"/>
    <w:rsid w:val="004D6986"/>
    <w:rsid w:val="004D6A32"/>
    <w:rsid w:val="004D6D72"/>
    <w:rsid w:val="004D7F79"/>
    <w:rsid w:val="004E010F"/>
    <w:rsid w:val="004E0170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1AC1"/>
    <w:rsid w:val="004E20A9"/>
    <w:rsid w:val="004E213A"/>
    <w:rsid w:val="004E2351"/>
    <w:rsid w:val="004E23B0"/>
    <w:rsid w:val="004E2519"/>
    <w:rsid w:val="004E29F9"/>
    <w:rsid w:val="004E2A22"/>
    <w:rsid w:val="004E2B20"/>
    <w:rsid w:val="004E2C72"/>
    <w:rsid w:val="004E2DF3"/>
    <w:rsid w:val="004E2EEC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0B8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D1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624"/>
    <w:rsid w:val="004F17E1"/>
    <w:rsid w:val="004F1AF4"/>
    <w:rsid w:val="004F1B8A"/>
    <w:rsid w:val="004F1D65"/>
    <w:rsid w:val="004F1F85"/>
    <w:rsid w:val="004F210F"/>
    <w:rsid w:val="004F2242"/>
    <w:rsid w:val="004F24D3"/>
    <w:rsid w:val="004F26E6"/>
    <w:rsid w:val="004F278C"/>
    <w:rsid w:val="004F27CE"/>
    <w:rsid w:val="004F295D"/>
    <w:rsid w:val="004F2BA7"/>
    <w:rsid w:val="004F2CAD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44F"/>
    <w:rsid w:val="004F4584"/>
    <w:rsid w:val="004F46B0"/>
    <w:rsid w:val="004F495E"/>
    <w:rsid w:val="004F4C4C"/>
    <w:rsid w:val="004F4F21"/>
    <w:rsid w:val="004F552B"/>
    <w:rsid w:val="004F57F2"/>
    <w:rsid w:val="004F5853"/>
    <w:rsid w:val="004F5A39"/>
    <w:rsid w:val="004F5FF0"/>
    <w:rsid w:val="004F6082"/>
    <w:rsid w:val="004F60B7"/>
    <w:rsid w:val="004F61EF"/>
    <w:rsid w:val="004F6B9F"/>
    <w:rsid w:val="004F70D8"/>
    <w:rsid w:val="004F70FE"/>
    <w:rsid w:val="004F7535"/>
    <w:rsid w:val="004F789E"/>
    <w:rsid w:val="004F7B00"/>
    <w:rsid w:val="004F7D1A"/>
    <w:rsid w:val="004F7E94"/>
    <w:rsid w:val="00500230"/>
    <w:rsid w:val="0050035D"/>
    <w:rsid w:val="005004AF"/>
    <w:rsid w:val="00500B85"/>
    <w:rsid w:val="00500EEE"/>
    <w:rsid w:val="00500F42"/>
    <w:rsid w:val="00500F61"/>
    <w:rsid w:val="005011A5"/>
    <w:rsid w:val="00501370"/>
    <w:rsid w:val="00501594"/>
    <w:rsid w:val="00501719"/>
    <w:rsid w:val="00501761"/>
    <w:rsid w:val="00501768"/>
    <w:rsid w:val="0050191D"/>
    <w:rsid w:val="00501A44"/>
    <w:rsid w:val="00502B5E"/>
    <w:rsid w:val="00502CD7"/>
    <w:rsid w:val="00503156"/>
    <w:rsid w:val="005033A2"/>
    <w:rsid w:val="00503451"/>
    <w:rsid w:val="00503619"/>
    <w:rsid w:val="00503B30"/>
    <w:rsid w:val="00503C64"/>
    <w:rsid w:val="00503DE4"/>
    <w:rsid w:val="00503E50"/>
    <w:rsid w:val="005043F7"/>
    <w:rsid w:val="005044B0"/>
    <w:rsid w:val="0050476D"/>
    <w:rsid w:val="0050478A"/>
    <w:rsid w:val="005049A8"/>
    <w:rsid w:val="005049D1"/>
    <w:rsid w:val="005049D2"/>
    <w:rsid w:val="00504E98"/>
    <w:rsid w:val="005051A8"/>
    <w:rsid w:val="0050524B"/>
    <w:rsid w:val="00505293"/>
    <w:rsid w:val="0050564A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6EE5"/>
    <w:rsid w:val="00506F3B"/>
    <w:rsid w:val="0050711C"/>
    <w:rsid w:val="005078D5"/>
    <w:rsid w:val="005104B0"/>
    <w:rsid w:val="00510C32"/>
    <w:rsid w:val="00510CA8"/>
    <w:rsid w:val="00510F40"/>
    <w:rsid w:val="0051102B"/>
    <w:rsid w:val="0051193E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FF"/>
    <w:rsid w:val="00513E07"/>
    <w:rsid w:val="005140AE"/>
    <w:rsid w:val="0051425A"/>
    <w:rsid w:val="005146CB"/>
    <w:rsid w:val="005147BF"/>
    <w:rsid w:val="005147DB"/>
    <w:rsid w:val="0051483F"/>
    <w:rsid w:val="00514A1E"/>
    <w:rsid w:val="00514A9A"/>
    <w:rsid w:val="00514D8F"/>
    <w:rsid w:val="00514DC2"/>
    <w:rsid w:val="00514E8D"/>
    <w:rsid w:val="00514FF9"/>
    <w:rsid w:val="00515027"/>
    <w:rsid w:val="0051526C"/>
    <w:rsid w:val="005153AC"/>
    <w:rsid w:val="005153DD"/>
    <w:rsid w:val="0051558C"/>
    <w:rsid w:val="0051580D"/>
    <w:rsid w:val="00515C53"/>
    <w:rsid w:val="00515DB6"/>
    <w:rsid w:val="00516084"/>
    <w:rsid w:val="00516538"/>
    <w:rsid w:val="005165F8"/>
    <w:rsid w:val="00516B4C"/>
    <w:rsid w:val="00516D49"/>
    <w:rsid w:val="005170FF"/>
    <w:rsid w:val="0051771F"/>
    <w:rsid w:val="00517842"/>
    <w:rsid w:val="00517A33"/>
    <w:rsid w:val="00517DCA"/>
    <w:rsid w:val="005202F9"/>
    <w:rsid w:val="0052122C"/>
    <w:rsid w:val="005212D3"/>
    <w:rsid w:val="0052178C"/>
    <w:rsid w:val="00521795"/>
    <w:rsid w:val="00521B34"/>
    <w:rsid w:val="00521BB2"/>
    <w:rsid w:val="00521DF1"/>
    <w:rsid w:val="00521DF3"/>
    <w:rsid w:val="00521E39"/>
    <w:rsid w:val="00521FFF"/>
    <w:rsid w:val="005220C9"/>
    <w:rsid w:val="00522177"/>
    <w:rsid w:val="0052237C"/>
    <w:rsid w:val="00522428"/>
    <w:rsid w:val="00522AAC"/>
    <w:rsid w:val="00522FA4"/>
    <w:rsid w:val="0052351C"/>
    <w:rsid w:val="00523700"/>
    <w:rsid w:val="00523792"/>
    <w:rsid w:val="00523D7C"/>
    <w:rsid w:val="00523E98"/>
    <w:rsid w:val="005241ED"/>
    <w:rsid w:val="0052427F"/>
    <w:rsid w:val="0052494B"/>
    <w:rsid w:val="00524E8A"/>
    <w:rsid w:val="00524FA3"/>
    <w:rsid w:val="005256A7"/>
    <w:rsid w:val="00525702"/>
    <w:rsid w:val="005257F2"/>
    <w:rsid w:val="00525AFD"/>
    <w:rsid w:val="00525B68"/>
    <w:rsid w:val="00526090"/>
    <w:rsid w:val="0052653C"/>
    <w:rsid w:val="005267D0"/>
    <w:rsid w:val="00526801"/>
    <w:rsid w:val="0052681B"/>
    <w:rsid w:val="00526873"/>
    <w:rsid w:val="00526C9C"/>
    <w:rsid w:val="00526FA0"/>
    <w:rsid w:val="00527A43"/>
    <w:rsid w:val="00527A7D"/>
    <w:rsid w:val="00527E37"/>
    <w:rsid w:val="00527FF9"/>
    <w:rsid w:val="00530118"/>
    <w:rsid w:val="00530259"/>
    <w:rsid w:val="005302BD"/>
    <w:rsid w:val="00530474"/>
    <w:rsid w:val="005306CC"/>
    <w:rsid w:val="005309E8"/>
    <w:rsid w:val="00530B0F"/>
    <w:rsid w:val="00530E2F"/>
    <w:rsid w:val="00530E88"/>
    <w:rsid w:val="00530F49"/>
    <w:rsid w:val="00531663"/>
    <w:rsid w:val="00531A7F"/>
    <w:rsid w:val="00531BE6"/>
    <w:rsid w:val="00531D69"/>
    <w:rsid w:val="00532139"/>
    <w:rsid w:val="005329A3"/>
    <w:rsid w:val="00532AAF"/>
    <w:rsid w:val="00532F41"/>
    <w:rsid w:val="00532FD4"/>
    <w:rsid w:val="00533204"/>
    <w:rsid w:val="00533486"/>
    <w:rsid w:val="005337F6"/>
    <w:rsid w:val="00533821"/>
    <w:rsid w:val="00533A09"/>
    <w:rsid w:val="00533A24"/>
    <w:rsid w:val="0053476B"/>
    <w:rsid w:val="00534A24"/>
    <w:rsid w:val="00534D72"/>
    <w:rsid w:val="00534E5C"/>
    <w:rsid w:val="00534EDC"/>
    <w:rsid w:val="0053539C"/>
    <w:rsid w:val="00535529"/>
    <w:rsid w:val="00535557"/>
    <w:rsid w:val="00535736"/>
    <w:rsid w:val="005357C4"/>
    <w:rsid w:val="00535AF4"/>
    <w:rsid w:val="005362DF"/>
    <w:rsid w:val="0053635D"/>
    <w:rsid w:val="00536566"/>
    <w:rsid w:val="00536596"/>
    <w:rsid w:val="0053679D"/>
    <w:rsid w:val="00536AC5"/>
    <w:rsid w:val="00536B1C"/>
    <w:rsid w:val="00536C07"/>
    <w:rsid w:val="00536C95"/>
    <w:rsid w:val="00536CC1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BB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24A"/>
    <w:rsid w:val="005424C4"/>
    <w:rsid w:val="0054270E"/>
    <w:rsid w:val="00542899"/>
    <w:rsid w:val="00542A57"/>
    <w:rsid w:val="00542B55"/>
    <w:rsid w:val="00542C97"/>
    <w:rsid w:val="00542D12"/>
    <w:rsid w:val="00542F16"/>
    <w:rsid w:val="00542FA5"/>
    <w:rsid w:val="00543054"/>
    <w:rsid w:val="00543134"/>
    <w:rsid w:val="005431A1"/>
    <w:rsid w:val="00543738"/>
    <w:rsid w:val="005437A2"/>
    <w:rsid w:val="00543A96"/>
    <w:rsid w:val="00543BDF"/>
    <w:rsid w:val="00543DCE"/>
    <w:rsid w:val="00543E6C"/>
    <w:rsid w:val="00543FAA"/>
    <w:rsid w:val="00544085"/>
    <w:rsid w:val="00544351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028"/>
    <w:rsid w:val="00545034"/>
    <w:rsid w:val="00545244"/>
    <w:rsid w:val="0054543F"/>
    <w:rsid w:val="005456B0"/>
    <w:rsid w:val="0054584B"/>
    <w:rsid w:val="00545C4A"/>
    <w:rsid w:val="00545D0D"/>
    <w:rsid w:val="00545D6A"/>
    <w:rsid w:val="00546243"/>
    <w:rsid w:val="00546434"/>
    <w:rsid w:val="005464DE"/>
    <w:rsid w:val="00546521"/>
    <w:rsid w:val="005467D1"/>
    <w:rsid w:val="005468AB"/>
    <w:rsid w:val="00546A15"/>
    <w:rsid w:val="00546B26"/>
    <w:rsid w:val="00546C58"/>
    <w:rsid w:val="00546DB3"/>
    <w:rsid w:val="00546DB9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409"/>
    <w:rsid w:val="005525AE"/>
    <w:rsid w:val="00552715"/>
    <w:rsid w:val="005528B2"/>
    <w:rsid w:val="00552D11"/>
    <w:rsid w:val="00552E60"/>
    <w:rsid w:val="00552E79"/>
    <w:rsid w:val="00552EC2"/>
    <w:rsid w:val="00552FD9"/>
    <w:rsid w:val="00553416"/>
    <w:rsid w:val="00553617"/>
    <w:rsid w:val="0055376B"/>
    <w:rsid w:val="005537D7"/>
    <w:rsid w:val="005538B5"/>
    <w:rsid w:val="00553D42"/>
    <w:rsid w:val="00553F8F"/>
    <w:rsid w:val="00553FC3"/>
    <w:rsid w:val="0055412D"/>
    <w:rsid w:val="005543A1"/>
    <w:rsid w:val="0055457B"/>
    <w:rsid w:val="0055475F"/>
    <w:rsid w:val="00554767"/>
    <w:rsid w:val="00554B32"/>
    <w:rsid w:val="00554B8E"/>
    <w:rsid w:val="00554D6F"/>
    <w:rsid w:val="00555108"/>
    <w:rsid w:val="0055516D"/>
    <w:rsid w:val="005558F2"/>
    <w:rsid w:val="00555932"/>
    <w:rsid w:val="00555CE6"/>
    <w:rsid w:val="00555FFF"/>
    <w:rsid w:val="00556034"/>
    <w:rsid w:val="005560C1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A4E"/>
    <w:rsid w:val="00560F98"/>
    <w:rsid w:val="005611F8"/>
    <w:rsid w:val="0056175F"/>
    <w:rsid w:val="00561765"/>
    <w:rsid w:val="0056184F"/>
    <w:rsid w:val="00561900"/>
    <w:rsid w:val="005619BE"/>
    <w:rsid w:val="005622FE"/>
    <w:rsid w:val="00562385"/>
    <w:rsid w:val="0056244D"/>
    <w:rsid w:val="005625EF"/>
    <w:rsid w:val="00562A4B"/>
    <w:rsid w:val="00562EDF"/>
    <w:rsid w:val="00562F69"/>
    <w:rsid w:val="005631A8"/>
    <w:rsid w:val="005632A4"/>
    <w:rsid w:val="0056369B"/>
    <w:rsid w:val="00563876"/>
    <w:rsid w:val="00563FD1"/>
    <w:rsid w:val="00564289"/>
    <w:rsid w:val="005643A0"/>
    <w:rsid w:val="005643DF"/>
    <w:rsid w:val="00564866"/>
    <w:rsid w:val="00564EEA"/>
    <w:rsid w:val="00564FFB"/>
    <w:rsid w:val="00565087"/>
    <w:rsid w:val="00565109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B81"/>
    <w:rsid w:val="00567F03"/>
    <w:rsid w:val="005701B4"/>
    <w:rsid w:val="0057028F"/>
    <w:rsid w:val="005709F0"/>
    <w:rsid w:val="005718CE"/>
    <w:rsid w:val="005718FE"/>
    <w:rsid w:val="00571D55"/>
    <w:rsid w:val="00572139"/>
    <w:rsid w:val="00572216"/>
    <w:rsid w:val="005724A1"/>
    <w:rsid w:val="005724F0"/>
    <w:rsid w:val="00572610"/>
    <w:rsid w:val="0057282C"/>
    <w:rsid w:val="0057283C"/>
    <w:rsid w:val="00572899"/>
    <w:rsid w:val="00572D29"/>
    <w:rsid w:val="0057317B"/>
    <w:rsid w:val="00573C01"/>
    <w:rsid w:val="00573C33"/>
    <w:rsid w:val="00573D11"/>
    <w:rsid w:val="0057415A"/>
    <w:rsid w:val="005741A2"/>
    <w:rsid w:val="005743D1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96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0D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13"/>
    <w:rsid w:val="00583BE8"/>
    <w:rsid w:val="00583FD4"/>
    <w:rsid w:val="0058474A"/>
    <w:rsid w:val="00584776"/>
    <w:rsid w:val="00584BD0"/>
    <w:rsid w:val="00584CE6"/>
    <w:rsid w:val="00584F12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30B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5B"/>
    <w:rsid w:val="0059492A"/>
    <w:rsid w:val="00594BEC"/>
    <w:rsid w:val="00594CFE"/>
    <w:rsid w:val="0059506F"/>
    <w:rsid w:val="005950D3"/>
    <w:rsid w:val="0059511A"/>
    <w:rsid w:val="0059515A"/>
    <w:rsid w:val="0059545F"/>
    <w:rsid w:val="005955C3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A43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499"/>
    <w:rsid w:val="005A294A"/>
    <w:rsid w:val="005A2FB5"/>
    <w:rsid w:val="005A3024"/>
    <w:rsid w:val="005A341B"/>
    <w:rsid w:val="005A360C"/>
    <w:rsid w:val="005A365E"/>
    <w:rsid w:val="005A36F3"/>
    <w:rsid w:val="005A37C6"/>
    <w:rsid w:val="005A3F46"/>
    <w:rsid w:val="005A464D"/>
    <w:rsid w:val="005A4839"/>
    <w:rsid w:val="005A4A1F"/>
    <w:rsid w:val="005A5052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34"/>
    <w:rsid w:val="005A6689"/>
    <w:rsid w:val="005A6755"/>
    <w:rsid w:val="005A6A16"/>
    <w:rsid w:val="005A6BD1"/>
    <w:rsid w:val="005A6E02"/>
    <w:rsid w:val="005A6EE2"/>
    <w:rsid w:val="005A72E3"/>
    <w:rsid w:val="005A7456"/>
    <w:rsid w:val="005A75F1"/>
    <w:rsid w:val="005A76F6"/>
    <w:rsid w:val="005A774D"/>
    <w:rsid w:val="005A7804"/>
    <w:rsid w:val="005A7B13"/>
    <w:rsid w:val="005A7CAB"/>
    <w:rsid w:val="005A7E0F"/>
    <w:rsid w:val="005B0110"/>
    <w:rsid w:val="005B029F"/>
    <w:rsid w:val="005B031D"/>
    <w:rsid w:val="005B0782"/>
    <w:rsid w:val="005B07EB"/>
    <w:rsid w:val="005B0DBB"/>
    <w:rsid w:val="005B0DF5"/>
    <w:rsid w:val="005B176B"/>
    <w:rsid w:val="005B1853"/>
    <w:rsid w:val="005B1887"/>
    <w:rsid w:val="005B1A6E"/>
    <w:rsid w:val="005B2805"/>
    <w:rsid w:val="005B2868"/>
    <w:rsid w:val="005B29DE"/>
    <w:rsid w:val="005B2F9B"/>
    <w:rsid w:val="005B3090"/>
    <w:rsid w:val="005B31C7"/>
    <w:rsid w:val="005B3556"/>
    <w:rsid w:val="005B3738"/>
    <w:rsid w:val="005B40F3"/>
    <w:rsid w:val="005B453F"/>
    <w:rsid w:val="005B459C"/>
    <w:rsid w:val="005B4760"/>
    <w:rsid w:val="005B5492"/>
    <w:rsid w:val="005B5912"/>
    <w:rsid w:val="005B5AF2"/>
    <w:rsid w:val="005B5CAE"/>
    <w:rsid w:val="005B5FCF"/>
    <w:rsid w:val="005B6238"/>
    <w:rsid w:val="005B636F"/>
    <w:rsid w:val="005B64F3"/>
    <w:rsid w:val="005B6A3D"/>
    <w:rsid w:val="005B6B10"/>
    <w:rsid w:val="005B6C6E"/>
    <w:rsid w:val="005B6EB6"/>
    <w:rsid w:val="005B7265"/>
    <w:rsid w:val="005B75F2"/>
    <w:rsid w:val="005B7637"/>
    <w:rsid w:val="005B765C"/>
    <w:rsid w:val="005B79D1"/>
    <w:rsid w:val="005B7A33"/>
    <w:rsid w:val="005B7D3A"/>
    <w:rsid w:val="005C0244"/>
    <w:rsid w:val="005C0338"/>
    <w:rsid w:val="005C1093"/>
    <w:rsid w:val="005C13E2"/>
    <w:rsid w:val="005C1535"/>
    <w:rsid w:val="005C1859"/>
    <w:rsid w:val="005C187C"/>
    <w:rsid w:val="005C1A9C"/>
    <w:rsid w:val="005C1AA2"/>
    <w:rsid w:val="005C200F"/>
    <w:rsid w:val="005C21BD"/>
    <w:rsid w:val="005C23D6"/>
    <w:rsid w:val="005C2BB4"/>
    <w:rsid w:val="005C2E6F"/>
    <w:rsid w:val="005C3113"/>
    <w:rsid w:val="005C3527"/>
    <w:rsid w:val="005C3B90"/>
    <w:rsid w:val="005C3DEF"/>
    <w:rsid w:val="005C4230"/>
    <w:rsid w:val="005C454E"/>
    <w:rsid w:val="005C4BA4"/>
    <w:rsid w:val="005C4C1B"/>
    <w:rsid w:val="005C4C47"/>
    <w:rsid w:val="005C4E31"/>
    <w:rsid w:val="005C5064"/>
    <w:rsid w:val="005C5124"/>
    <w:rsid w:val="005C5169"/>
    <w:rsid w:val="005C52C5"/>
    <w:rsid w:val="005C52DA"/>
    <w:rsid w:val="005C583A"/>
    <w:rsid w:val="005C59FA"/>
    <w:rsid w:val="005C5B27"/>
    <w:rsid w:val="005C5DD8"/>
    <w:rsid w:val="005C5FC1"/>
    <w:rsid w:val="005C63B9"/>
    <w:rsid w:val="005C650E"/>
    <w:rsid w:val="005C6528"/>
    <w:rsid w:val="005C6552"/>
    <w:rsid w:val="005C6625"/>
    <w:rsid w:val="005C6751"/>
    <w:rsid w:val="005C6DB2"/>
    <w:rsid w:val="005C6DC8"/>
    <w:rsid w:val="005C6DCB"/>
    <w:rsid w:val="005C6E0D"/>
    <w:rsid w:val="005C7414"/>
    <w:rsid w:val="005C7532"/>
    <w:rsid w:val="005C758E"/>
    <w:rsid w:val="005C760B"/>
    <w:rsid w:val="005C792C"/>
    <w:rsid w:val="005C7EFE"/>
    <w:rsid w:val="005C7FF4"/>
    <w:rsid w:val="005D026A"/>
    <w:rsid w:val="005D0279"/>
    <w:rsid w:val="005D065E"/>
    <w:rsid w:val="005D0770"/>
    <w:rsid w:val="005D0C53"/>
    <w:rsid w:val="005D0CF3"/>
    <w:rsid w:val="005D0D1D"/>
    <w:rsid w:val="005D0D1E"/>
    <w:rsid w:val="005D0FD7"/>
    <w:rsid w:val="005D1471"/>
    <w:rsid w:val="005D1580"/>
    <w:rsid w:val="005D1763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3D8"/>
    <w:rsid w:val="005D34B4"/>
    <w:rsid w:val="005D376B"/>
    <w:rsid w:val="005D376D"/>
    <w:rsid w:val="005D3C7B"/>
    <w:rsid w:val="005D3D75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AD1"/>
    <w:rsid w:val="005D5F0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058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4C61"/>
    <w:rsid w:val="005E536F"/>
    <w:rsid w:val="005E5612"/>
    <w:rsid w:val="005E56ED"/>
    <w:rsid w:val="005E574F"/>
    <w:rsid w:val="005E57D2"/>
    <w:rsid w:val="005E596D"/>
    <w:rsid w:val="005E5A98"/>
    <w:rsid w:val="005E5D58"/>
    <w:rsid w:val="005E5D7D"/>
    <w:rsid w:val="005E6193"/>
    <w:rsid w:val="005E6969"/>
    <w:rsid w:val="005E697D"/>
    <w:rsid w:val="005E6CB4"/>
    <w:rsid w:val="005E705B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0FB0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271"/>
    <w:rsid w:val="005F47D3"/>
    <w:rsid w:val="005F4BE1"/>
    <w:rsid w:val="005F5085"/>
    <w:rsid w:val="005F5086"/>
    <w:rsid w:val="005F5100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78"/>
    <w:rsid w:val="00600B95"/>
    <w:rsid w:val="00600D0C"/>
    <w:rsid w:val="00600DD5"/>
    <w:rsid w:val="00600E18"/>
    <w:rsid w:val="00601107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E6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7A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7DF"/>
    <w:rsid w:val="006118FE"/>
    <w:rsid w:val="00611A17"/>
    <w:rsid w:val="00611B03"/>
    <w:rsid w:val="00611BEA"/>
    <w:rsid w:val="00611C81"/>
    <w:rsid w:val="00611C90"/>
    <w:rsid w:val="0061237B"/>
    <w:rsid w:val="00612456"/>
    <w:rsid w:val="0061254F"/>
    <w:rsid w:val="006126D5"/>
    <w:rsid w:val="00612999"/>
    <w:rsid w:val="00613223"/>
    <w:rsid w:val="00613232"/>
    <w:rsid w:val="006132B4"/>
    <w:rsid w:val="006134D5"/>
    <w:rsid w:val="006136CC"/>
    <w:rsid w:val="00613965"/>
    <w:rsid w:val="00613B72"/>
    <w:rsid w:val="00613E9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C56"/>
    <w:rsid w:val="00615E04"/>
    <w:rsid w:val="00615F71"/>
    <w:rsid w:val="00616317"/>
    <w:rsid w:val="00616831"/>
    <w:rsid w:val="00616B6C"/>
    <w:rsid w:val="00616C48"/>
    <w:rsid w:val="0061705B"/>
    <w:rsid w:val="006171DA"/>
    <w:rsid w:val="00617242"/>
    <w:rsid w:val="006175BF"/>
    <w:rsid w:val="00617612"/>
    <w:rsid w:val="006177DD"/>
    <w:rsid w:val="00617A5A"/>
    <w:rsid w:val="00617C2A"/>
    <w:rsid w:val="006204D3"/>
    <w:rsid w:val="00620502"/>
    <w:rsid w:val="00620672"/>
    <w:rsid w:val="00620ACC"/>
    <w:rsid w:val="00620B65"/>
    <w:rsid w:val="00620DE4"/>
    <w:rsid w:val="00620FD6"/>
    <w:rsid w:val="00621188"/>
    <w:rsid w:val="0062122F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17"/>
    <w:rsid w:val="0062436E"/>
    <w:rsid w:val="006243EE"/>
    <w:rsid w:val="0062452D"/>
    <w:rsid w:val="00624703"/>
    <w:rsid w:val="00624C5F"/>
    <w:rsid w:val="00624EA1"/>
    <w:rsid w:val="006252F3"/>
    <w:rsid w:val="00625543"/>
    <w:rsid w:val="006257ED"/>
    <w:rsid w:val="00625BAC"/>
    <w:rsid w:val="00625BC0"/>
    <w:rsid w:val="00625CC7"/>
    <w:rsid w:val="00625CF6"/>
    <w:rsid w:val="00626163"/>
    <w:rsid w:val="006267E2"/>
    <w:rsid w:val="00626840"/>
    <w:rsid w:val="006269C7"/>
    <w:rsid w:val="00626C51"/>
    <w:rsid w:val="00626DB4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32"/>
    <w:rsid w:val="00633DBB"/>
    <w:rsid w:val="0063426B"/>
    <w:rsid w:val="0063426C"/>
    <w:rsid w:val="006343C8"/>
    <w:rsid w:val="00634414"/>
    <w:rsid w:val="00634514"/>
    <w:rsid w:val="0063451D"/>
    <w:rsid w:val="00634706"/>
    <w:rsid w:val="00634867"/>
    <w:rsid w:val="00634981"/>
    <w:rsid w:val="00634C4A"/>
    <w:rsid w:val="00634EC2"/>
    <w:rsid w:val="00635489"/>
    <w:rsid w:val="00635663"/>
    <w:rsid w:val="00635B3E"/>
    <w:rsid w:val="00635CD6"/>
    <w:rsid w:val="0063657C"/>
    <w:rsid w:val="0063695E"/>
    <w:rsid w:val="00636D6A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2C9"/>
    <w:rsid w:val="00640386"/>
    <w:rsid w:val="0064055B"/>
    <w:rsid w:val="006406DD"/>
    <w:rsid w:val="0064098F"/>
    <w:rsid w:val="00640DF1"/>
    <w:rsid w:val="00640E04"/>
    <w:rsid w:val="006412F0"/>
    <w:rsid w:val="00641419"/>
    <w:rsid w:val="006415A4"/>
    <w:rsid w:val="0064192E"/>
    <w:rsid w:val="00641A22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6BC"/>
    <w:rsid w:val="006439DC"/>
    <w:rsid w:val="00643B36"/>
    <w:rsid w:val="006441A0"/>
    <w:rsid w:val="006441C6"/>
    <w:rsid w:val="00644575"/>
    <w:rsid w:val="006446B0"/>
    <w:rsid w:val="0064487D"/>
    <w:rsid w:val="006448E9"/>
    <w:rsid w:val="00644E46"/>
    <w:rsid w:val="00644E79"/>
    <w:rsid w:val="00645227"/>
    <w:rsid w:val="00645603"/>
    <w:rsid w:val="00645A06"/>
    <w:rsid w:val="00645B27"/>
    <w:rsid w:val="00645C7F"/>
    <w:rsid w:val="00645E3C"/>
    <w:rsid w:val="0064612C"/>
    <w:rsid w:val="00646346"/>
    <w:rsid w:val="006464EC"/>
    <w:rsid w:val="00646663"/>
    <w:rsid w:val="00646939"/>
    <w:rsid w:val="0064695D"/>
    <w:rsid w:val="00646D7B"/>
    <w:rsid w:val="00647336"/>
    <w:rsid w:val="006474A2"/>
    <w:rsid w:val="006474A9"/>
    <w:rsid w:val="00647E96"/>
    <w:rsid w:val="00647ED3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B7"/>
    <w:rsid w:val="006519D7"/>
    <w:rsid w:val="00651E87"/>
    <w:rsid w:val="00651EAF"/>
    <w:rsid w:val="00651FF5"/>
    <w:rsid w:val="006525F4"/>
    <w:rsid w:val="0065260A"/>
    <w:rsid w:val="006529E5"/>
    <w:rsid w:val="00652F1A"/>
    <w:rsid w:val="0065336B"/>
    <w:rsid w:val="0065338C"/>
    <w:rsid w:val="006535B0"/>
    <w:rsid w:val="00653901"/>
    <w:rsid w:val="00653A1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17B"/>
    <w:rsid w:val="0065533D"/>
    <w:rsid w:val="006553FB"/>
    <w:rsid w:val="00655495"/>
    <w:rsid w:val="00655B5E"/>
    <w:rsid w:val="00655F03"/>
    <w:rsid w:val="00656134"/>
    <w:rsid w:val="006562C0"/>
    <w:rsid w:val="0065649E"/>
    <w:rsid w:val="00656BB9"/>
    <w:rsid w:val="00656C71"/>
    <w:rsid w:val="00656F4B"/>
    <w:rsid w:val="006570F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EEC"/>
    <w:rsid w:val="00662153"/>
    <w:rsid w:val="00662241"/>
    <w:rsid w:val="0066243E"/>
    <w:rsid w:val="006624AD"/>
    <w:rsid w:val="0066272C"/>
    <w:rsid w:val="00662940"/>
    <w:rsid w:val="0066296F"/>
    <w:rsid w:val="00662B32"/>
    <w:rsid w:val="00662E4C"/>
    <w:rsid w:val="00662FA9"/>
    <w:rsid w:val="0066327B"/>
    <w:rsid w:val="006637BB"/>
    <w:rsid w:val="00663925"/>
    <w:rsid w:val="00663A6F"/>
    <w:rsid w:val="00663C05"/>
    <w:rsid w:val="0066420B"/>
    <w:rsid w:val="0066440E"/>
    <w:rsid w:val="00664880"/>
    <w:rsid w:val="00664BE9"/>
    <w:rsid w:val="00664F78"/>
    <w:rsid w:val="0066550C"/>
    <w:rsid w:val="006656C1"/>
    <w:rsid w:val="00665790"/>
    <w:rsid w:val="006658B2"/>
    <w:rsid w:val="006659DC"/>
    <w:rsid w:val="00665A86"/>
    <w:rsid w:val="00665CF6"/>
    <w:rsid w:val="0066605D"/>
    <w:rsid w:val="006663D4"/>
    <w:rsid w:val="00666520"/>
    <w:rsid w:val="006665C6"/>
    <w:rsid w:val="00666A1C"/>
    <w:rsid w:val="00666ADD"/>
    <w:rsid w:val="00666CA5"/>
    <w:rsid w:val="00666DA4"/>
    <w:rsid w:val="00666ECB"/>
    <w:rsid w:val="006670F6"/>
    <w:rsid w:val="00667475"/>
    <w:rsid w:val="00667585"/>
    <w:rsid w:val="006676D5"/>
    <w:rsid w:val="00667A1B"/>
    <w:rsid w:val="00667E84"/>
    <w:rsid w:val="00670063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9E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85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7A"/>
    <w:rsid w:val="00681E30"/>
    <w:rsid w:val="006823E8"/>
    <w:rsid w:val="006823ED"/>
    <w:rsid w:val="006826F6"/>
    <w:rsid w:val="00682C05"/>
    <w:rsid w:val="00682F1B"/>
    <w:rsid w:val="006830A0"/>
    <w:rsid w:val="0068377A"/>
    <w:rsid w:val="006837EA"/>
    <w:rsid w:val="006838B3"/>
    <w:rsid w:val="00683AB6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E83"/>
    <w:rsid w:val="006861A8"/>
    <w:rsid w:val="0068628B"/>
    <w:rsid w:val="00686367"/>
    <w:rsid w:val="006868EB"/>
    <w:rsid w:val="0068699B"/>
    <w:rsid w:val="006873AE"/>
    <w:rsid w:val="006876BA"/>
    <w:rsid w:val="00687702"/>
    <w:rsid w:val="00687E50"/>
    <w:rsid w:val="00687E63"/>
    <w:rsid w:val="0069010A"/>
    <w:rsid w:val="0069029B"/>
    <w:rsid w:val="00690399"/>
    <w:rsid w:val="00690411"/>
    <w:rsid w:val="00690790"/>
    <w:rsid w:val="006907BD"/>
    <w:rsid w:val="00690A1E"/>
    <w:rsid w:val="00690EA8"/>
    <w:rsid w:val="0069129A"/>
    <w:rsid w:val="006913FA"/>
    <w:rsid w:val="00691952"/>
    <w:rsid w:val="00692225"/>
    <w:rsid w:val="00692236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43E"/>
    <w:rsid w:val="00695679"/>
    <w:rsid w:val="00695808"/>
    <w:rsid w:val="0069582D"/>
    <w:rsid w:val="00695CED"/>
    <w:rsid w:val="00695E94"/>
    <w:rsid w:val="00695FF8"/>
    <w:rsid w:val="00696169"/>
    <w:rsid w:val="0069638D"/>
    <w:rsid w:val="00696498"/>
    <w:rsid w:val="00696542"/>
    <w:rsid w:val="006966AD"/>
    <w:rsid w:val="00696A07"/>
    <w:rsid w:val="00696E5C"/>
    <w:rsid w:val="0069706D"/>
    <w:rsid w:val="0069708C"/>
    <w:rsid w:val="006970E0"/>
    <w:rsid w:val="006971A8"/>
    <w:rsid w:val="00697589"/>
    <w:rsid w:val="00697781"/>
    <w:rsid w:val="00697FCB"/>
    <w:rsid w:val="006A011C"/>
    <w:rsid w:val="006A01E4"/>
    <w:rsid w:val="006A03BC"/>
    <w:rsid w:val="006A05FB"/>
    <w:rsid w:val="006A06CB"/>
    <w:rsid w:val="006A09F8"/>
    <w:rsid w:val="006A0D73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0A2"/>
    <w:rsid w:val="006A2449"/>
    <w:rsid w:val="006A2560"/>
    <w:rsid w:val="006A25AB"/>
    <w:rsid w:val="006A295E"/>
    <w:rsid w:val="006A2C36"/>
    <w:rsid w:val="006A346E"/>
    <w:rsid w:val="006A347B"/>
    <w:rsid w:val="006A34A4"/>
    <w:rsid w:val="006A381D"/>
    <w:rsid w:val="006A3949"/>
    <w:rsid w:val="006A3B94"/>
    <w:rsid w:val="006A3C84"/>
    <w:rsid w:val="006A3C9D"/>
    <w:rsid w:val="006A3D51"/>
    <w:rsid w:val="006A3D85"/>
    <w:rsid w:val="006A4101"/>
    <w:rsid w:val="006A4410"/>
    <w:rsid w:val="006A4939"/>
    <w:rsid w:val="006A4CD5"/>
    <w:rsid w:val="006A5241"/>
    <w:rsid w:val="006A5326"/>
    <w:rsid w:val="006A5467"/>
    <w:rsid w:val="006A56D3"/>
    <w:rsid w:val="006A5A1C"/>
    <w:rsid w:val="006A5AA8"/>
    <w:rsid w:val="006A5AB7"/>
    <w:rsid w:val="006A5D5D"/>
    <w:rsid w:val="006A5DCC"/>
    <w:rsid w:val="006A6032"/>
    <w:rsid w:val="006A6097"/>
    <w:rsid w:val="006A6205"/>
    <w:rsid w:val="006A6830"/>
    <w:rsid w:val="006A68FB"/>
    <w:rsid w:val="006A6A19"/>
    <w:rsid w:val="006A6A54"/>
    <w:rsid w:val="006A6CE6"/>
    <w:rsid w:val="006A6DF6"/>
    <w:rsid w:val="006A6E01"/>
    <w:rsid w:val="006A6E98"/>
    <w:rsid w:val="006A7324"/>
    <w:rsid w:val="006A7342"/>
    <w:rsid w:val="006A7510"/>
    <w:rsid w:val="006A7698"/>
    <w:rsid w:val="006A7824"/>
    <w:rsid w:val="006A7B22"/>
    <w:rsid w:val="006A7FB3"/>
    <w:rsid w:val="006B002A"/>
    <w:rsid w:val="006B00D1"/>
    <w:rsid w:val="006B0171"/>
    <w:rsid w:val="006B0376"/>
    <w:rsid w:val="006B0443"/>
    <w:rsid w:val="006B04E5"/>
    <w:rsid w:val="006B09C0"/>
    <w:rsid w:val="006B0B12"/>
    <w:rsid w:val="006B0BE5"/>
    <w:rsid w:val="006B0DE8"/>
    <w:rsid w:val="006B0FD1"/>
    <w:rsid w:val="006B1007"/>
    <w:rsid w:val="006B10BF"/>
    <w:rsid w:val="006B16CB"/>
    <w:rsid w:val="006B16E4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E1"/>
    <w:rsid w:val="006B46FB"/>
    <w:rsid w:val="006B4D5D"/>
    <w:rsid w:val="006B5099"/>
    <w:rsid w:val="006B51C9"/>
    <w:rsid w:val="006B559A"/>
    <w:rsid w:val="006B56EB"/>
    <w:rsid w:val="006B578A"/>
    <w:rsid w:val="006B5891"/>
    <w:rsid w:val="006B5AEC"/>
    <w:rsid w:val="006B5B5D"/>
    <w:rsid w:val="006B5DED"/>
    <w:rsid w:val="006B6031"/>
    <w:rsid w:val="006B670D"/>
    <w:rsid w:val="006B67C4"/>
    <w:rsid w:val="006B6932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A0"/>
    <w:rsid w:val="006C09B4"/>
    <w:rsid w:val="006C0D81"/>
    <w:rsid w:val="006C1079"/>
    <w:rsid w:val="006C12BE"/>
    <w:rsid w:val="006C1CA0"/>
    <w:rsid w:val="006C1F5E"/>
    <w:rsid w:val="006C1FD0"/>
    <w:rsid w:val="006C2170"/>
    <w:rsid w:val="006C2372"/>
    <w:rsid w:val="006C2AF3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3EC2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6E29"/>
    <w:rsid w:val="006C6E49"/>
    <w:rsid w:val="006C7164"/>
    <w:rsid w:val="006C71C9"/>
    <w:rsid w:val="006C74E4"/>
    <w:rsid w:val="006C75BA"/>
    <w:rsid w:val="006C7750"/>
    <w:rsid w:val="006C79A6"/>
    <w:rsid w:val="006D0724"/>
    <w:rsid w:val="006D079E"/>
    <w:rsid w:val="006D07C4"/>
    <w:rsid w:val="006D093F"/>
    <w:rsid w:val="006D0D1B"/>
    <w:rsid w:val="006D1637"/>
    <w:rsid w:val="006D1A3F"/>
    <w:rsid w:val="006D1DB2"/>
    <w:rsid w:val="006D1F04"/>
    <w:rsid w:val="006D1F57"/>
    <w:rsid w:val="006D209D"/>
    <w:rsid w:val="006D2262"/>
    <w:rsid w:val="006D242C"/>
    <w:rsid w:val="006D24DA"/>
    <w:rsid w:val="006D266B"/>
    <w:rsid w:val="006D27A8"/>
    <w:rsid w:val="006D2BCC"/>
    <w:rsid w:val="006D2F5E"/>
    <w:rsid w:val="006D2FDF"/>
    <w:rsid w:val="006D2FEE"/>
    <w:rsid w:val="006D3332"/>
    <w:rsid w:val="006D357F"/>
    <w:rsid w:val="006D35D4"/>
    <w:rsid w:val="006D38B6"/>
    <w:rsid w:val="006D3B39"/>
    <w:rsid w:val="006D3BF1"/>
    <w:rsid w:val="006D3DD0"/>
    <w:rsid w:val="006D3F0D"/>
    <w:rsid w:val="006D4449"/>
    <w:rsid w:val="006D46FD"/>
    <w:rsid w:val="006D47A1"/>
    <w:rsid w:val="006D4FC5"/>
    <w:rsid w:val="006D5240"/>
    <w:rsid w:val="006D54C0"/>
    <w:rsid w:val="006D554A"/>
    <w:rsid w:val="006D559B"/>
    <w:rsid w:val="006D59BD"/>
    <w:rsid w:val="006D63CD"/>
    <w:rsid w:val="006D6803"/>
    <w:rsid w:val="006D6DC6"/>
    <w:rsid w:val="006D74B9"/>
    <w:rsid w:val="006D7AC8"/>
    <w:rsid w:val="006D7B92"/>
    <w:rsid w:val="006D7D90"/>
    <w:rsid w:val="006D7EA7"/>
    <w:rsid w:val="006D7F77"/>
    <w:rsid w:val="006E0038"/>
    <w:rsid w:val="006E058D"/>
    <w:rsid w:val="006E0607"/>
    <w:rsid w:val="006E0D68"/>
    <w:rsid w:val="006E0F5D"/>
    <w:rsid w:val="006E1079"/>
    <w:rsid w:val="006E1136"/>
    <w:rsid w:val="006E1232"/>
    <w:rsid w:val="006E12B0"/>
    <w:rsid w:val="006E184C"/>
    <w:rsid w:val="006E1957"/>
    <w:rsid w:val="006E1A38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A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19"/>
    <w:rsid w:val="006E5EB2"/>
    <w:rsid w:val="006E6E73"/>
    <w:rsid w:val="006E7AA4"/>
    <w:rsid w:val="006F00D7"/>
    <w:rsid w:val="006F06D1"/>
    <w:rsid w:val="006F0732"/>
    <w:rsid w:val="006F0AFD"/>
    <w:rsid w:val="006F115B"/>
    <w:rsid w:val="006F1378"/>
    <w:rsid w:val="006F13B3"/>
    <w:rsid w:val="006F1488"/>
    <w:rsid w:val="006F18F2"/>
    <w:rsid w:val="006F1B75"/>
    <w:rsid w:val="006F1C10"/>
    <w:rsid w:val="006F1F3D"/>
    <w:rsid w:val="006F2064"/>
    <w:rsid w:val="006F2254"/>
    <w:rsid w:val="006F22E1"/>
    <w:rsid w:val="006F257B"/>
    <w:rsid w:val="006F28D5"/>
    <w:rsid w:val="006F3074"/>
    <w:rsid w:val="006F30CE"/>
    <w:rsid w:val="006F34A7"/>
    <w:rsid w:val="006F3B6C"/>
    <w:rsid w:val="006F3C3A"/>
    <w:rsid w:val="006F3DCB"/>
    <w:rsid w:val="006F3ED3"/>
    <w:rsid w:val="006F45CC"/>
    <w:rsid w:val="006F46A8"/>
    <w:rsid w:val="006F46B2"/>
    <w:rsid w:val="006F4758"/>
    <w:rsid w:val="006F49E5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FFC"/>
    <w:rsid w:val="006F630D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05B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511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8"/>
    <w:rsid w:val="00706928"/>
    <w:rsid w:val="00706AF1"/>
    <w:rsid w:val="00706D38"/>
    <w:rsid w:val="00706FBC"/>
    <w:rsid w:val="007077F1"/>
    <w:rsid w:val="0070791E"/>
    <w:rsid w:val="00707DA5"/>
    <w:rsid w:val="00707F04"/>
    <w:rsid w:val="00707F19"/>
    <w:rsid w:val="00707F79"/>
    <w:rsid w:val="00707FA4"/>
    <w:rsid w:val="00710061"/>
    <w:rsid w:val="007100C4"/>
    <w:rsid w:val="00710192"/>
    <w:rsid w:val="007104AF"/>
    <w:rsid w:val="00710895"/>
    <w:rsid w:val="00710A8B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BDD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CA7"/>
    <w:rsid w:val="00717CF2"/>
    <w:rsid w:val="00717FB7"/>
    <w:rsid w:val="0072012B"/>
    <w:rsid w:val="007201D1"/>
    <w:rsid w:val="00720802"/>
    <w:rsid w:val="00720BB4"/>
    <w:rsid w:val="00720BF4"/>
    <w:rsid w:val="007211EB"/>
    <w:rsid w:val="0072146F"/>
    <w:rsid w:val="00721523"/>
    <w:rsid w:val="00721756"/>
    <w:rsid w:val="00721C2A"/>
    <w:rsid w:val="00721E62"/>
    <w:rsid w:val="0072216D"/>
    <w:rsid w:val="00722929"/>
    <w:rsid w:val="0072293C"/>
    <w:rsid w:val="00722AC8"/>
    <w:rsid w:val="007231D5"/>
    <w:rsid w:val="0072363E"/>
    <w:rsid w:val="00723F09"/>
    <w:rsid w:val="00723F15"/>
    <w:rsid w:val="007240C2"/>
    <w:rsid w:val="0072414F"/>
    <w:rsid w:val="007244F3"/>
    <w:rsid w:val="00724591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6F50"/>
    <w:rsid w:val="00727152"/>
    <w:rsid w:val="007275F3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2FF"/>
    <w:rsid w:val="007313CE"/>
    <w:rsid w:val="00731415"/>
    <w:rsid w:val="00731585"/>
    <w:rsid w:val="0073198A"/>
    <w:rsid w:val="00731A93"/>
    <w:rsid w:val="00731BB1"/>
    <w:rsid w:val="00731D42"/>
    <w:rsid w:val="00731DDF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9F4"/>
    <w:rsid w:val="00733C0E"/>
    <w:rsid w:val="00733F34"/>
    <w:rsid w:val="007341FD"/>
    <w:rsid w:val="0073427C"/>
    <w:rsid w:val="007348B5"/>
    <w:rsid w:val="00734A5B"/>
    <w:rsid w:val="00734B8A"/>
    <w:rsid w:val="007352F9"/>
    <w:rsid w:val="007356B7"/>
    <w:rsid w:val="00735710"/>
    <w:rsid w:val="00735799"/>
    <w:rsid w:val="007357AE"/>
    <w:rsid w:val="00735A9B"/>
    <w:rsid w:val="00735C49"/>
    <w:rsid w:val="00735E33"/>
    <w:rsid w:val="00735E51"/>
    <w:rsid w:val="0073635F"/>
    <w:rsid w:val="007366A2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B86"/>
    <w:rsid w:val="00737F95"/>
    <w:rsid w:val="00737FF8"/>
    <w:rsid w:val="00740166"/>
    <w:rsid w:val="007401CB"/>
    <w:rsid w:val="00740379"/>
    <w:rsid w:val="0074055C"/>
    <w:rsid w:val="00740BCD"/>
    <w:rsid w:val="00740D03"/>
    <w:rsid w:val="00740DA8"/>
    <w:rsid w:val="00740E09"/>
    <w:rsid w:val="00740E88"/>
    <w:rsid w:val="00740FDE"/>
    <w:rsid w:val="007412E0"/>
    <w:rsid w:val="00741801"/>
    <w:rsid w:val="00741A91"/>
    <w:rsid w:val="00741C84"/>
    <w:rsid w:val="007426BE"/>
    <w:rsid w:val="00742EBC"/>
    <w:rsid w:val="0074308A"/>
    <w:rsid w:val="0074330C"/>
    <w:rsid w:val="00743461"/>
    <w:rsid w:val="007436C4"/>
    <w:rsid w:val="00743B12"/>
    <w:rsid w:val="00743B27"/>
    <w:rsid w:val="00743BF8"/>
    <w:rsid w:val="00743E9C"/>
    <w:rsid w:val="00744129"/>
    <w:rsid w:val="0074442C"/>
    <w:rsid w:val="00744533"/>
    <w:rsid w:val="007445A1"/>
    <w:rsid w:val="0074461F"/>
    <w:rsid w:val="007446AA"/>
    <w:rsid w:val="007447D0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692"/>
    <w:rsid w:val="00746994"/>
    <w:rsid w:val="00746A63"/>
    <w:rsid w:val="00746B88"/>
    <w:rsid w:val="00746BFF"/>
    <w:rsid w:val="00746EED"/>
    <w:rsid w:val="00746F62"/>
    <w:rsid w:val="00747205"/>
    <w:rsid w:val="00747865"/>
    <w:rsid w:val="007478FB"/>
    <w:rsid w:val="00747D55"/>
    <w:rsid w:val="00747EEA"/>
    <w:rsid w:val="007500D7"/>
    <w:rsid w:val="0075037B"/>
    <w:rsid w:val="0075059C"/>
    <w:rsid w:val="00750638"/>
    <w:rsid w:val="0075063F"/>
    <w:rsid w:val="0075097E"/>
    <w:rsid w:val="0075098E"/>
    <w:rsid w:val="00750AB7"/>
    <w:rsid w:val="00750D41"/>
    <w:rsid w:val="00750E55"/>
    <w:rsid w:val="00751256"/>
    <w:rsid w:val="00751333"/>
    <w:rsid w:val="00751419"/>
    <w:rsid w:val="00751563"/>
    <w:rsid w:val="0075160F"/>
    <w:rsid w:val="0075167F"/>
    <w:rsid w:val="007516FC"/>
    <w:rsid w:val="00751752"/>
    <w:rsid w:val="007517E2"/>
    <w:rsid w:val="00751C70"/>
    <w:rsid w:val="00751CAF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4913"/>
    <w:rsid w:val="00755060"/>
    <w:rsid w:val="00755468"/>
    <w:rsid w:val="00755A94"/>
    <w:rsid w:val="00755D75"/>
    <w:rsid w:val="00755DF4"/>
    <w:rsid w:val="00755EA8"/>
    <w:rsid w:val="0075693F"/>
    <w:rsid w:val="00756E01"/>
    <w:rsid w:val="00756F0F"/>
    <w:rsid w:val="00756F95"/>
    <w:rsid w:val="00757044"/>
    <w:rsid w:val="00757334"/>
    <w:rsid w:val="00757350"/>
    <w:rsid w:val="00757E4A"/>
    <w:rsid w:val="0076029D"/>
    <w:rsid w:val="007603A2"/>
    <w:rsid w:val="007604B9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1BFB"/>
    <w:rsid w:val="00761D3E"/>
    <w:rsid w:val="0076239F"/>
    <w:rsid w:val="00762482"/>
    <w:rsid w:val="00762570"/>
    <w:rsid w:val="00762618"/>
    <w:rsid w:val="00762710"/>
    <w:rsid w:val="0076276E"/>
    <w:rsid w:val="00762908"/>
    <w:rsid w:val="00762959"/>
    <w:rsid w:val="00762C33"/>
    <w:rsid w:val="00762E1F"/>
    <w:rsid w:val="007630B7"/>
    <w:rsid w:val="0076337B"/>
    <w:rsid w:val="0076340C"/>
    <w:rsid w:val="007636AC"/>
    <w:rsid w:val="0076378A"/>
    <w:rsid w:val="00763F8F"/>
    <w:rsid w:val="00763FBA"/>
    <w:rsid w:val="007642CC"/>
    <w:rsid w:val="007643D7"/>
    <w:rsid w:val="007647E4"/>
    <w:rsid w:val="007649EF"/>
    <w:rsid w:val="00764C79"/>
    <w:rsid w:val="00764FDA"/>
    <w:rsid w:val="00765128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95B"/>
    <w:rsid w:val="00767455"/>
    <w:rsid w:val="00767485"/>
    <w:rsid w:val="00767BC9"/>
    <w:rsid w:val="007703A5"/>
    <w:rsid w:val="00770886"/>
    <w:rsid w:val="00770C52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982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67B"/>
    <w:rsid w:val="00773775"/>
    <w:rsid w:val="00773B3F"/>
    <w:rsid w:val="007743CA"/>
    <w:rsid w:val="007744E3"/>
    <w:rsid w:val="0077453B"/>
    <w:rsid w:val="007745EC"/>
    <w:rsid w:val="00774846"/>
    <w:rsid w:val="00774C28"/>
    <w:rsid w:val="00774C99"/>
    <w:rsid w:val="00774CEA"/>
    <w:rsid w:val="007753A5"/>
    <w:rsid w:val="00775638"/>
    <w:rsid w:val="00775654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A7"/>
    <w:rsid w:val="007777FA"/>
    <w:rsid w:val="0077793F"/>
    <w:rsid w:val="007779AF"/>
    <w:rsid w:val="007779C0"/>
    <w:rsid w:val="00780201"/>
    <w:rsid w:val="00780410"/>
    <w:rsid w:val="00780686"/>
    <w:rsid w:val="007806BB"/>
    <w:rsid w:val="00780820"/>
    <w:rsid w:val="00780A4D"/>
    <w:rsid w:val="00780AAB"/>
    <w:rsid w:val="00780C43"/>
    <w:rsid w:val="00780F7F"/>
    <w:rsid w:val="00780FDE"/>
    <w:rsid w:val="0078195C"/>
    <w:rsid w:val="00781965"/>
    <w:rsid w:val="00781C82"/>
    <w:rsid w:val="00781DD8"/>
    <w:rsid w:val="00781F0F"/>
    <w:rsid w:val="007821A4"/>
    <w:rsid w:val="0078266E"/>
    <w:rsid w:val="00782EC2"/>
    <w:rsid w:val="007830B1"/>
    <w:rsid w:val="007833CE"/>
    <w:rsid w:val="00783751"/>
    <w:rsid w:val="0078399F"/>
    <w:rsid w:val="00783A4E"/>
    <w:rsid w:val="00783AAA"/>
    <w:rsid w:val="00783DE4"/>
    <w:rsid w:val="00783F47"/>
    <w:rsid w:val="0078421B"/>
    <w:rsid w:val="0078452E"/>
    <w:rsid w:val="007849CF"/>
    <w:rsid w:val="00784AA2"/>
    <w:rsid w:val="00784D03"/>
    <w:rsid w:val="00785081"/>
    <w:rsid w:val="0078533B"/>
    <w:rsid w:val="007854F8"/>
    <w:rsid w:val="00785739"/>
    <w:rsid w:val="0078574E"/>
    <w:rsid w:val="0078596F"/>
    <w:rsid w:val="00785EDE"/>
    <w:rsid w:val="00785F2B"/>
    <w:rsid w:val="00785F3C"/>
    <w:rsid w:val="00786006"/>
    <w:rsid w:val="0078700F"/>
    <w:rsid w:val="00787577"/>
    <w:rsid w:val="007879FF"/>
    <w:rsid w:val="00787A3F"/>
    <w:rsid w:val="00787AA1"/>
    <w:rsid w:val="00787AD4"/>
    <w:rsid w:val="00787AD8"/>
    <w:rsid w:val="00787B40"/>
    <w:rsid w:val="00790C91"/>
    <w:rsid w:val="00790E5C"/>
    <w:rsid w:val="0079108D"/>
    <w:rsid w:val="00791242"/>
    <w:rsid w:val="007912AB"/>
    <w:rsid w:val="00792342"/>
    <w:rsid w:val="007929EE"/>
    <w:rsid w:val="00792C9F"/>
    <w:rsid w:val="00793138"/>
    <w:rsid w:val="00793210"/>
    <w:rsid w:val="0079350D"/>
    <w:rsid w:val="007939B7"/>
    <w:rsid w:val="00793EDE"/>
    <w:rsid w:val="00794161"/>
    <w:rsid w:val="007941E4"/>
    <w:rsid w:val="0079422D"/>
    <w:rsid w:val="0079439A"/>
    <w:rsid w:val="00794D0F"/>
    <w:rsid w:val="00794F2A"/>
    <w:rsid w:val="007950EB"/>
    <w:rsid w:val="0079510A"/>
    <w:rsid w:val="0079520E"/>
    <w:rsid w:val="0079546F"/>
    <w:rsid w:val="0079555C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030"/>
    <w:rsid w:val="007A343C"/>
    <w:rsid w:val="007A36C9"/>
    <w:rsid w:val="007A3EA5"/>
    <w:rsid w:val="007A40DF"/>
    <w:rsid w:val="007A41D4"/>
    <w:rsid w:val="007A43EB"/>
    <w:rsid w:val="007A497D"/>
    <w:rsid w:val="007A4CBB"/>
    <w:rsid w:val="007A4D41"/>
    <w:rsid w:val="007A4D56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50C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011"/>
    <w:rsid w:val="007B1153"/>
    <w:rsid w:val="007B122D"/>
    <w:rsid w:val="007B124C"/>
    <w:rsid w:val="007B134A"/>
    <w:rsid w:val="007B1886"/>
    <w:rsid w:val="007B1DEE"/>
    <w:rsid w:val="007B2329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437"/>
    <w:rsid w:val="007B3716"/>
    <w:rsid w:val="007B3EA8"/>
    <w:rsid w:val="007B3EFC"/>
    <w:rsid w:val="007B40CD"/>
    <w:rsid w:val="007B410B"/>
    <w:rsid w:val="007B41E4"/>
    <w:rsid w:val="007B487D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50D"/>
    <w:rsid w:val="007B6E39"/>
    <w:rsid w:val="007B7030"/>
    <w:rsid w:val="007B712A"/>
    <w:rsid w:val="007B735B"/>
    <w:rsid w:val="007B7548"/>
    <w:rsid w:val="007B75DA"/>
    <w:rsid w:val="007B7A97"/>
    <w:rsid w:val="007B7BE4"/>
    <w:rsid w:val="007B7F8C"/>
    <w:rsid w:val="007C041E"/>
    <w:rsid w:val="007C0C9F"/>
    <w:rsid w:val="007C1187"/>
    <w:rsid w:val="007C173A"/>
    <w:rsid w:val="007C17A6"/>
    <w:rsid w:val="007C189F"/>
    <w:rsid w:val="007C1C55"/>
    <w:rsid w:val="007C1E92"/>
    <w:rsid w:val="007C1E9F"/>
    <w:rsid w:val="007C2097"/>
    <w:rsid w:val="007C22F0"/>
    <w:rsid w:val="007C23D2"/>
    <w:rsid w:val="007C246B"/>
    <w:rsid w:val="007C2563"/>
    <w:rsid w:val="007C27CC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CA9"/>
    <w:rsid w:val="007C5126"/>
    <w:rsid w:val="007C559F"/>
    <w:rsid w:val="007C598E"/>
    <w:rsid w:val="007C5BFA"/>
    <w:rsid w:val="007C5E09"/>
    <w:rsid w:val="007C5EC6"/>
    <w:rsid w:val="007C6146"/>
    <w:rsid w:val="007C61D1"/>
    <w:rsid w:val="007C622E"/>
    <w:rsid w:val="007C62A6"/>
    <w:rsid w:val="007C6426"/>
    <w:rsid w:val="007C6721"/>
    <w:rsid w:val="007C67E9"/>
    <w:rsid w:val="007C6C47"/>
    <w:rsid w:val="007C6FC9"/>
    <w:rsid w:val="007C7098"/>
    <w:rsid w:val="007C7106"/>
    <w:rsid w:val="007C7343"/>
    <w:rsid w:val="007C73B0"/>
    <w:rsid w:val="007C765F"/>
    <w:rsid w:val="007C796B"/>
    <w:rsid w:val="007C7A23"/>
    <w:rsid w:val="007C7DF0"/>
    <w:rsid w:val="007D04DA"/>
    <w:rsid w:val="007D07CD"/>
    <w:rsid w:val="007D09CE"/>
    <w:rsid w:val="007D09E6"/>
    <w:rsid w:val="007D0EEB"/>
    <w:rsid w:val="007D0F0B"/>
    <w:rsid w:val="007D15A7"/>
    <w:rsid w:val="007D1660"/>
    <w:rsid w:val="007D1883"/>
    <w:rsid w:val="007D1A85"/>
    <w:rsid w:val="007D1D54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5BB"/>
    <w:rsid w:val="007D4707"/>
    <w:rsid w:val="007D4907"/>
    <w:rsid w:val="007D49FF"/>
    <w:rsid w:val="007D4E94"/>
    <w:rsid w:val="007D525D"/>
    <w:rsid w:val="007D52BB"/>
    <w:rsid w:val="007D5324"/>
    <w:rsid w:val="007D5A7F"/>
    <w:rsid w:val="007D5C03"/>
    <w:rsid w:val="007D5D82"/>
    <w:rsid w:val="007D5EC7"/>
    <w:rsid w:val="007D5ED0"/>
    <w:rsid w:val="007D60EF"/>
    <w:rsid w:val="007D617D"/>
    <w:rsid w:val="007D6194"/>
    <w:rsid w:val="007D63BA"/>
    <w:rsid w:val="007D6418"/>
    <w:rsid w:val="007D66BB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1B"/>
    <w:rsid w:val="007D7670"/>
    <w:rsid w:val="007D788B"/>
    <w:rsid w:val="007D7B3A"/>
    <w:rsid w:val="007D7BA9"/>
    <w:rsid w:val="007D7C07"/>
    <w:rsid w:val="007D7F35"/>
    <w:rsid w:val="007E005A"/>
    <w:rsid w:val="007E00C6"/>
    <w:rsid w:val="007E0276"/>
    <w:rsid w:val="007E02E7"/>
    <w:rsid w:val="007E0303"/>
    <w:rsid w:val="007E03FE"/>
    <w:rsid w:val="007E098D"/>
    <w:rsid w:val="007E101A"/>
    <w:rsid w:val="007E10BC"/>
    <w:rsid w:val="007E116A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335"/>
    <w:rsid w:val="007E3537"/>
    <w:rsid w:val="007E3927"/>
    <w:rsid w:val="007E39AC"/>
    <w:rsid w:val="007E3A65"/>
    <w:rsid w:val="007E492C"/>
    <w:rsid w:val="007E4B93"/>
    <w:rsid w:val="007E5197"/>
    <w:rsid w:val="007E556B"/>
    <w:rsid w:val="007E5885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591"/>
    <w:rsid w:val="007E7B57"/>
    <w:rsid w:val="007E7CA6"/>
    <w:rsid w:val="007F025C"/>
    <w:rsid w:val="007F02A2"/>
    <w:rsid w:val="007F0919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615"/>
    <w:rsid w:val="007F4955"/>
    <w:rsid w:val="007F4C77"/>
    <w:rsid w:val="007F4D82"/>
    <w:rsid w:val="007F533A"/>
    <w:rsid w:val="007F5556"/>
    <w:rsid w:val="007F5636"/>
    <w:rsid w:val="007F576E"/>
    <w:rsid w:val="007F5DF4"/>
    <w:rsid w:val="007F6086"/>
    <w:rsid w:val="007F6112"/>
    <w:rsid w:val="007F61E7"/>
    <w:rsid w:val="007F64CF"/>
    <w:rsid w:val="007F6953"/>
    <w:rsid w:val="007F6B36"/>
    <w:rsid w:val="007F6B6A"/>
    <w:rsid w:val="007F700D"/>
    <w:rsid w:val="007F7259"/>
    <w:rsid w:val="007F7658"/>
    <w:rsid w:val="007F78C2"/>
    <w:rsid w:val="007F7AC0"/>
    <w:rsid w:val="007F7CAF"/>
    <w:rsid w:val="007F7E96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8F0"/>
    <w:rsid w:val="00801B02"/>
    <w:rsid w:val="00801B26"/>
    <w:rsid w:val="00801B56"/>
    <w:rsid w:val="00801D8E"/>
    <w:rsid w:val="0080222F"/>
    <w:rsid w:val="008022E6"/>
    <w:rsid w:val="008022F8"/>
    <w:rsid w:val="00802376"/>
    <w:rsid w:val="0080256B"/>
    <w:rsid w:val="008028A4"/>
    <w:rsid w:val="00802A1D"/>
    <w:rsid w:val="00802A39"/>
    <w:rsid w:val="00802B95"/>
    <w:rsid w:val="00802F09"/>
    <w:rsid w:val="00802FB1"/>
    <w:rsid w:val="008037A4"/>
    <w:rsid w:val="008037C4"/>
    <w:rsid w:val="00803D12"/>
    <w:rsid w:val="00803F96"/>
    <w:rsid w:val="008040A8"/>
    <w:rsid w:val="008041FF"/>
    <w:rsid w:val="008042C2"/>
    <w:rsid w:val="008042C9"/>
    <w:rsid w:val="00804351"/>
    <w:rsid w:val="008043A6"/>
    <w:rsid w:val="008044D6"/>
    <w:rsid w:val="0080451B"/>
    <w:rsid w:val="00804ACD"/>
    <w:rsid w:val="00804C5D"/>
    <w:rsid w:val="00804C80"/>
    <w:rsid w:val="00804CFE"/>
    <w:rsid w:val="0080507E"/>
    <w:rsid w:val="0080542D"/>
    <w:rsid w:val="0080556F"/>
    <w:rsid w:val="00805BE1"/>
    <w:rsid w:val="00806168"/>
    <w:rsid w:val="008062D7"/>
    <w:rsid w:val="0080631D"/>
    <w:rsid w:val="0080682A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0CEE"/>
    <w:rsid w:val="00811135"/>
    <w:rsid w:val="00811345"/>
    <w:rsid w:val="00811373"/>
    <w:rsid w:val="00811538"/>
    <w:rsid w:val="008118E9"/>
    <w:rsid w:val="0081190E"/>
    <w:rsid w:val="00811C61"/>
    <w:rsid w:val="0081230A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E80"/>
    <w:rsid w:val="00813FB7"/>
    <w:rsid w:val="008149B8"/>
    <w:rsid w:val="00814ACB"/>
    <w:rsid w:val="00814E97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E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A45"/>
    <w:rsid w:val="00823C38"/>
    <w:rsid w:val="00823D2E"/>
    <w:rsid w:val="00823D64"/>
    <w:rsid w:val="00823E79"/>
    <w:rsid w:val="008243EE"/>
    <w:rsid w:val="00824482"/>
    <w:rsid w:val="00824528"/>
    <w:rsid w:val="00824578"/>
    <w:rsid w:val="00824679"/>
    <w:rsid w:val="008249CF"/>
    <w:rsid w:val="00824F11"/>
    <w:rsid w:val="00825119"/>
    <w:rsid w:val="0082551A"/>
    <w:rsid w:val="00825595"/>
    <w:rsid w:val="00825633"/>
    <w:rsid w:val="00825EA8"/>
    <w:rsid w:val="008260D6"/>
    <w:rsid w:val="008260EA"/>
    <w:rsid w:val="0082637A"/>
    <w:rsid w:val="0082655E"/>
    <w:rsid w:val="00826805"/>
    <w:rsid w:val="0082690B"/>
    <w:rsid w:val="00826F33"/>
    <w:rsid w:val="008279FA"/>
    <w:rsid w:val="00827A1B"/>
    <w:rsid w:val="00827D13"/>
    <w:rsid w:val="0083008E"/>
    <w:rsid w:val="00830490"/>
    <w:rsid w:val="00830732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EE8"/>
    <w:rsid w:val="00834086"/>
    <w:rsid w:val="0083432A"/>
    <w:rsid w:val="0083448B"/>
    <w:rsid w:val="00834778"/>
    <w:rsid w:val="00834AED"/>
    <w:rsid w:val="00834AF2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051"/>
    <w:rsid w:val="008372A1"/>
    <w:rsid w:val="00837488"/>
    <w:rsid w:val="008375F8"/>
    <w:rsid w:val="00837C2C"/>
    <w:rsid w:val="00837C45"/>
    <w:rsid w:val="00837C52"/>
    <w:rsid w:val="00837DB7"/>
    <w:rsid w:val="00837F3A"/>
    <w:rsid w:val="008401FF"/>
    <w:rsid w:val="0084080D"/>
    <w:rsid w:val="00840AA0"/>
    <w:rsid w:val="00840DBC"/>
    <w:rsid w:val="00840F94"/>
    <w:rsid w:val="0084114E"/>
    <w:rsid w:val="008412D9"/>
    <w:rsid w:val="008412DB"/>
    <w:rsid w:val="008416D7"/>
    <w:rsid w:val="008417D6"/>
    <w:rsid w:val="00841BCD"/>
    <w:rsid w:val="00841D95"/>
    <w:rsid w:val="00841F0F"/>
    <w:rsid w:val="008422FE"/>
    <w:rsid w:val="0084264F"/>
    <w:rsid w:val="00842724"/>
    <w:rsid w:val="00842766"/>
    <w:rsid w:val="00842893"/>
    <w:rsid w:val="008429BC"/>
    <w:rsid w:val="008429C0"/>
    <w:rsid w:val="00842B18"/>
    <w:rsid w:val="00842B39"/>
    <w:rsid w:val="00843537"/>
    <w:rsid w:val="00843656"/>
    <w:rsid w:val="00843B26"/>
    <w:rsid w:val="00843E55"/>
    <w:rsid w:val="0084447A"/>
    <w:rsid w:val="0084473C"/>
    <w:rsid w:val="00844979"/>
    <w:rsid w:val="00844AB1"/>
    <w:rsid w:val="00844B7F"/>
    <w:rsid w:val="00844DBE"/>
    <w:rsid w:val="00844F25"/>
    <w:rsid w:val="00845198"/>
    <w:rsid w:val="0084534D"/>
    <w:rsid w:val="00845534"/>
    <w:rsid w:val="008456A6"/>
    <w:rsid w:val="00845797"/>
    <w:rsid w:val="00845929"/>
    <w:rsid w:val="00845ECE"/>
    <w:rsid w:val="008462E0"/>
    <w:rsid w:val="008464A3"/>
    <w:rsid w:val="0084660F"/>
    <w:rsid w:val="008466F9"/>
    <w:rsid w:val="00846F0C"/>
    <w:rsid w:val="0084713B"/>
    <w:rsid w:val="008472EE"/>
    <w:rsid w:val="00847376"/>
    <w:rsid w:val="00847614"/>
    <w:rsid w:val="0084765D"/>
    <w:rsid w:val="00847664"/>
    <w:rsid w:val="00847874"/>
    <w:rsid w:val="00847ACB"/>
    <w:rsid w:val="00847D00"/>
    <w:rsid w:val="00847D25"/>
    <w:rsid w:val="00847E08"/>
    <w:rsid w:val="00847EEE"/>
    <w:rsid w:val="00850007"/>
    <w:rsid w:val="008503AD"/>
    <w:rsid w:val="0085084A"/>
    <w:rsid w:val="008509E4"/>
    <w:rsid w:val="00850B30"/>
    <w:rsid w:val="00850C36"/>
    <w:rsid w:val="00851000"/>
    <w:rsid w:val="0085116B"/>
    <w:rsid w:val="00851327"/>
    <w:rsid w:val="00851B2E"/>
    <w:rsid w:val="00851E0A"/>
    <w:rsid w:val="008526B4"/>
    <w:rsid w:val="00852A21"/>
    <w:rsid w:val="00852B05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CB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57E18"/>
    <w:rsid w:val="0086019C"/>
    <w:rsid w:val="008601CC"/>
    <w:rsid w:val="0086030A"/>
    <w:rsid w:val="0086063B"/>
    <w:rsid w:val="00860870"/>
    <w:rsid w:val="00860E49"/>
    <w:rsid w:val="00861100"/>
    <w:rsid w:val="00861556"/>
    <w:rsid w:val="0086191A"/>
    <w:rsid w:val="00862049"/>
    <w:rsid w:val="00862368"/>
    <w:rsid w:val="008626E7"/>
    <w:rsid w:val="0086280D"/>
    <w:rsid w:val="00862BE9"/>
    <w:rsid w:val="00862D3D"/>
    <w:rsid w:val="008636A8"/>
    <w:rsid w:val="008637C0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074"/>
    <w:rsid w:val="00865153"/>
    <w:rsid w:val="008652A6"/>
    <w:rsid w:val="00865661"/>
    <w:rsid w:val="00865711"/>
    <w:rsid w:val="00865964"/>
    <w:rsid w:val="00865A68"/>
    <w:rsid w:val="00865DA4"/>
    <w:rsid w:val="00865DB9"/>
    <w:rsid w:val="00865E47"/>
    <w:rsid w:val="00865E4F"/>
    <w:rsid w:val="00866166"/>
    <w:rsid w:val="00866253"/>
    <w:rsid w:val="00866836"/>
    <w:rsid w:val="00866880"/>
    <w:rsid w:val="008671D3"/>
    <w:rsid w:val="00867902"/>
    <w:rsid w:val="00867923"/>
    <w:rsid w:val="00867948"/>
    <w:rsid w:val="00867B26"/>
    <w:rsid w:val="00867E8C"/>
    <w:rsid w:val="00870415"/>
    <w:rsid w:val="00870494"/>
    <w:rsid w:val="0087057B"/>
    <w:rsid w:val="00870E8A"/>
    <w:rsid w:val="00870EE7"/>
    <w:rsid w:val="00871284"/>
    <w:rsid w:val="00871484"/>
    <w:rsid w:val="008716D0"/>
    <w:rsid w:val="00871B3C"/>
    <w:rsid w:val="00871C98"/>
    <w:rsid w:val="00871FB4"/>
    <w:rsid w:val="008720EC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E2"/>
    <w:rsid w:val="008745FD"/>
    <w:rsid w:val="008746FD"/>
    <w:rsid w:val="0087491B"/>
    <w:rsid w:val="00874A47"/>
    <w:rsid w:val="008754E6"/>
    <w:rsid w:val="0087588F"/>
    <w:rsid w:val="008758A1"/>
    <w:rsid w:val="00875954"/>
    <w:rsid w:val="00875AA6"/>
    <w:rsid w:val="00875AAF"/>
    <w:rsid w:val="00875B96"/>
    <w:rsid w:val="00875E37"/>
    <w:rsid w:val="00876032"/>
    <w:rsid w:val="00876283"/>
    <w:rsid w:val="008765D2"/>
    <w:rsid w:val="0087688F"/>
    <w:rsid w:val="008768CA"/>
    <w:rsid w:val="00876BBB"/>
    <w:rsid w:val="00876F9E"/>
    <w:rsid w:val="008770D5"/>
    <w:rsid w:val="008772C0"/>
    <w:rsid w:val="008772D0"/>
    <w:rsid w:val="0087782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A4A"/>
    <w:rsid w:val="00881009"/>
    <w:rsid w:val="00881B7D"/>
    <w:rsid w:val="00881FEE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6902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DD1"/>
    <w:rsid w:val="008911A3"/>
    <w:rsid w:val="008911E3"/>
    <w:rsid w:val="0089125A"/>
    <w:rsid w:val="00891B28"/>
    <w:rsid w:val="0089201F"/>
    <w:rsid w:val="0089212D"/>
    <w:rsid w:val="008921C9"/>
    <w:rsid w:val="00892680"/>
    <w:rsid w:val="0089276C"/>
    <w:rsid w:val="00892AEE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2C1"/>
    <w:rsid w:val="00894397"/>
    <w:rsid w:val="008944FA"/>
    <w:rsid w:val="008947A4"/>
    <w:rsid w:val="00894859"/>
    <w:rsid w:val="008948DD"/>
    <w:rsid w:val="00894A7F"/>
    <w:rsid w:val="00894B2A"/>
    <w:rsid w:val="00894E1D"/>
    <w:rsid w:val="0089508F"/>
    <w:rsid w:val="0089550E"/>
    <w:rsid w:val="00895660"/>
    <w:rsid w:val="00895830"/>
    <w:rsid w:val="00895B09"/>
    <w:rsid w:val="00895D35"/>
    <w:rsid w:val="00895DA5"/>
    <w:rsid w:val="00896032"/>
    <w:rsid w:val="0089658B"/>
    <w:rsid w:val="00896792"/>
    <w:rsid w:val="008968E0"/>
    <w:rsid w:val="008969B3"/>
    <w:rsid w:val="008971F5"/>
    <w:rsid w:val="00897222"/>
    <w:rsid w:val="0089742E"/>
    <w:rsid w:val="00897457"/>
    <w:rsid w:val="00897478"/>
    <w:rsid w:val="008976F7"/>
    <w:rsid w:val="00897852"/>
    <w:rsid w:val="0089794D"/>
    <w:rsid w:val="00897F22"/>
    <w:rsid w:val="008A036E"/>
    <w:rsid w:val="008A0456"/>
    <w:rsid w:val="008A04AE"/>
    <w:rsid w:val="008A0580"/>
    <w:rsid w:val="008A0AED"/>
    <w:rsid w:val="008A0CFA"/>
    <w:rsid w:val="008A0DAD"/>
    <w:rsid w:val="008A107B"/>
    <w:rsid w:val="008A1525"/>
    <w:rsid w:val="008A154D"/>
    <w:rsid w:val="008A15C9"/>
    <w:rsid w:val="008A1661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11D"/>
    <w:rsid w:val="008A35BF"/>
    <w:rsid w:val="008A3667"/>
    <w:rsid w:val="008A3988"/>
    <w:rsid w:val="008A3C1C"/>
    <w:rsid w:val="008A40A5"/>
    <w:rsid w:val="008A42EB"/>
    <w:rsid w:val="008A4309"/>
    <w:rsid w:val="008A4347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751"/>
    <w:rsid w:val="008A58BB"/>
    <w:rsid w:val="008A5A4C"/>
    <w:rsid w:val="008A621D"/>
    <w:rsid w:val="008A628B"/>
    <w:rsid w:val="008A62F5"/>
    <w:rsid w:val="008A6616"/>
    <w:rsid w:val="008A6715"/>
    <w:rsid w:val="008A6AAB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8F7"/>
    <w:rsid w:val="008B095B"/>
    <w:rsid w:val="008B0AA4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68F"/>
    <w:rsid w:val="008B3D3F"/>
    <w:rsid w:val="008B4056"/>
    <w:rsid w:val="008B4216"/>
    <w:rsid w:val="008B4612"/>
    <w:rsid w:val="008B4678"/>
    <w:rsid w:val="008B4954"/>
    <w:rsid w:val="008B4CC3"/>
    <w:rsid w:val="008B4F25"/>
    <w:rsid w:val="008B5030"/>
    <w:rsid w:val="008B52A2"/>
    <w:rsid w:val="008B57E6"/>
    <w:rsid w:val="008B5D4A"/>
    <w:rsid w:val="008B668D"/>
    <w:rsid w:val="008B6812"/>
    <w:rsid w:val="008B6C79"/>
    <w:rsid w:val="008B6CBA"/>
    <w:rsid w:val="008B740C"/>
    <w:rsid w:val="008B74C6"/>
    <w:rsid w:val="008B78D8"/>
    <w:rsid w:val="008C01E2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5B3"/>
    <w:rsid w:val="008C26D6"/>
    <w:rsid w:val="008C2805"/>
    <w:rsid w:val="008C2899"/>
    <w:rsid w:val="008C2991"/>
    <w:rsid w:val="008C2BE0"/>
    <w:rsid w:val="008C2C93"/>
    <w:rsid w:val="008C3274"/>
    <w:rsid w:val="008C332E"/>
    <w:rsid w:val="008C3431"/>
    <w:rsid w:val="008C3493"/>
    <w:rsid w:val="008C3528"/>
    <w:rsid w:val="008C35D4"/>
    <w:rsid w:val="008C386B"/>
    <w:rsid w:val="008C38BA"/>
    <w:rsid w:val="008C3955"/>
    <w:rsid w:val="008C3B4B"/>
    <w:rsid w:val="008C3C20"/>
    <w:rsid w:val="008C3EF5"/>
    <w:rsid w:val="008C4246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B68"/>
    <w:rsid w:val="008C709C"/>
    <w:rsid w:val="008C71C9"/>
    <w:rsid w:val="008C7E72"/>
    <w:rsid w:val="008C7F5F"/>
    <w:rsid w:val="008D0220"/>
    <w:rsid w:val="008D02F5"/>
    <w:rsid w:val="008D0871"/>
    <w:rsid w:val="008D0C8F"/>
    <w:rsid w:val="008D0F94"/>
    <w:rsid w:val="008D102D"/>
    <w:rsid w:val="008D10FF"/>
    <w:rsid w:val="008D1525"/>
    <w:rsid w:val="008D181C"/>
    <w:rsid w:val="008D196F"/>
    <w:rsid w:val="008D1BC6"/>
    <w:rsid w:val="008D1D07"/>
    <w:rsid w:val="008D1F9A"/>
    <w:rsid w:val="008D2002"/>
    <w:rsid w:val="008D21EB"/>
    <w:rsid w:val="008D23BE"/>
    <w:rsid w:val="008D25E7"/>
    <w:rsid w:val="008D271E"/>
    <w:rsid w:val="008D2FA5"/>
    <w:rsid w:val="008D33B4"/>
    <w:rsid w:val="008D360D"/>
    <w:rsid w:val="008D370D"/>
    <w:rsid w:val="008D3761"/>
    <w:rsid w:val="008D3801"/>
    <w:rsid w:val="008D3B20"/>
    <w:rsid w:val="008D3B8A"/>
    <w:rsid w:val="008D4201"/>
    <w:rsid w:val="008D4372"/>
    <w:rsid w:val="008D4524"/>
    <w:rsid w:val="008D4526"/>
    <w:rsid w:val="008D45C6"/>
    <w:rsid w:val="008D464A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FAA"/>
    <w:rsid w:val="008E00DC"/>
    <w:rsid w:val="008E017E"/>
    <w:rsid w:val="008E04AB"/>
    <w:rsid w:val="008E05B8"/>
    <w:rsid w:val="008E07BC"/>
    <w:rsid w:val="008E09BA"/>
    <w:rsid w:val="008E09E0"/>
    <w:rsid w:val="008E0D6E"/>
    <w:rsid w:val="008E0EE0"/>
    <w:rsid w:val="008E1292"/>
    <w:rsid w:val="008E14A8"/>
    <w:rsid w:val="008E1D2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5B"/>
    <w:rsid w:val="008E4421"/>
    <w:rsid w:val="008E47DC"/>
    <w:rsid w:val="008E490A"/>
    <w:rsid w:val="008E4C89"/>
    <w:rsid w:val="008E4D00"/>
    <w:rsid w:val="008E510A"/>
    <w:rsid w:val="008E515B"/>
    <w:rsid w:val="008E528F"/>
    <w:rsid w:val="008E58BC"/>
    <w:rsid w:val="008E5A36"/>
    <w:rsid w:val="008E5B5D"/>
    <w:rsid w:val="008E5BC2"/>
    <w:rsid w:val="008E5FFC"/>
    <w:rsid w:val="008E6052"/>
    <w:rsid w:val="008E6081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E7F59"/>
    <w:rsid w:val="008F0D03"/>
    <w:rsid w:val="008F0DD4"/>
    <w:rsid w:val="008F11C5"/>
    <w:rsid w:val="008F17A9"/>
    <w:rsid w:val="008F1816"/>
    <w:rsid w:val="008F1830"/>
    <w:rsid w:val="008F18D9"/>
    <w:rsid w:val="008F2915"/>
    <w:rsid w:val="008F29E5"/>
    <w:rsid w:val="008F2C3F"/>
    <w:rsid w:val="008F2DEA"/>
    <w:rsid w:val="008F3062"/>
    <w:rsid w:val="008F322B"/>
    <w:rsid w:val="008F33EC"/>
    <w:rsid w:val="008F36A1"/>
    <w:rsid w:val="008F3E5D"/>
    <w:rsid w:val="008F4604"/>
    <w:rsid w:val="008F4771"/>
    <w:rsid w:val="008F48B7"/>
    <w:rsid w:val="008F4A12"/>
    <w:rsid w:val="008F4DC2"/>
    <w:rsid w:val="008F4F81"/>
    <w:rsid w:val="008F4FA9"/>
    <w:rsid w:val="008F5247"/>
    <w:rsid w:val="008F5559"/>
    <w:rsid w:val="008F55DE"/>
    <w:rsid w:val="008F5A11"/>
    <w:rsid w:val="008F5D45"/>
    <w:rsid w:val="008F6018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AB"/>
    <w:rsid w:val="00900BFC"/>
    <w:rsid w:val="00900ED7"/>
    <w:rsid w:val="00900F82"/>
    <w:rsid w:val="00901553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957"/>
    <w:rsid w:val="00903C41"/>
    <w:rsid w:val="009042E9"/>
    <w:rsid w:val="009043B4"/>
    <w:rsid w:val="009047C4"/>
    <w:rsid w:val="009048BA"/>
    <w:rsid w:val="00904C0C"/>
    <w:rsid w:val="0090509B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07842"/>
    <w:rsid w:val="0091007E"/>
    <w:rsid w:val="009101B7"/>
    <w:rsid w:val="00910395"/>
    <w:rsid w:val="00910745"/>
    <w:rsid w:val="0091081F"/>
    <w:rsid w:val="00910A4C"/>
    <w:rsid w:val="00910AD8"/>
    <w:rsid w:val="00910AE7"/>
    <w:rsid w:val="00910B64"/>
    <w:rsid w:val="00911009"/>
    <w:rsid w:val="009110C8"/>
    <w:rsid w:val="009115E2"/>
    <w:rsid w:val="00911804"/>
    <w:rsid w:val="00911BC1"/>
    <w:rsid w:val="00911CAA"/>
    <w:rsid w:val="009120F9"/>
    <w:rsid w:val="00912266"/>
    <w:rsid w:val="009122D6"/>
    <w:rsid w:val="009122F0"/>
    <w:rsid w:val="00912660"/>
    <w:rsid w:val="00912D99"/>
    <w:rsid w:val="0091348E"/>
    <w:rsid w:val="009135BD"/>
    <w:rsid w:val="009137FF"/>
    <w:rsid w:val="009138DB"/>
    <w:rsid w:val="00913B8A"/>
    <w:rsid w:val="00913F4D"/>
    <w:rsid w:val="00914145"/>
    <w:rsid w:val="009144AF"/>
    <w:rsid w:val="0091463E"/>
    <w:rsid w:val="009148DE"/>
    <w:rsid w:val="00914F4F"/>
    <w:rsid w:val="0091554A"/>
    <w:rsid w:val="009155A4"/>
    <w:rsid w:val="009159E5"/>
    <w:rsid w:val="00915AAE"/>
    <w:rsid w:val="00915B81"/>
    <w:rsid w:val="00915D08"/>
    <w:rsid w:val="00915F71"/>
    <w:rsid w:val="0091616E"/>
    <w:rsid w:val="009161A4"/>
    <w:rsid w:val="00916AE3"/>
    <w:rsid w:val="00916E6B"/>
    <w:rsid w:val="00916F8D"/>
    <w:rsid w:val="009174FA"/>
    <w:rsid w:val="0091754C"/>
    <w:rsid w:val="00917D02"/>
    <w:rsid w:val="0092029F"/>
    <w:rsid w:val="0092031D"/>
    <w:rsid w:val="00920671"/>
    <w:rsid w:val="0092080E"/>
    <w:rsid w:val="00920D8F"/>
    <w:rsid w:val="00920E6C"/>
    <w:rsid w:val="0092104F"/>
    <w:rsid w:val="00921784"/>
    <w:rsid w:val="009219EC"/>
    <w:rsid w:val="00921B50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D1C"/>
    <w:rsid w:val="00925E60"/>
    <w:rsid w:val="00926569"/>
    <w:rsid w:val="00926702"/>
    <w:rsid w:val="009268E6"/>
    <w:rsid w:val="009269CE"/>
    <w:rsid w:val="00926AC0"/>
    <w:rsid w:val="00926C63"/>
    <w:rsid w:val="00926DFD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EBA"/>
    <w:rsid w:val="0093009D"/>
    <w:rsid w:val="00930221"/>
    <w:rsid w:val="00930464"/>
    <w:rsid w:val="0093088F"/>
    <w:rsid w:val="00930C64"/>
    <w:rsid w:val="009315ED"/>
    <w:rsid w:val="00931814"/>
    <w:rsid w:val="009319A6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4F4"/>
    <w:rsid w:val="00933577"/>
    <w:rsid w:val="00933764"/>
    <w:rsid w:val="009338BE"/>
    <w:rsid w:val="00933961"/>
    <w:rsid w:val="00933C74"/>
    <w:rsid w:val="00934210"/>
    <w:rsid w:val="00934232"/>
    <w:rsid w:val="009342A5"/>
    <w:rsid w:val="0093432F"/>
    <w:rsid w:val="009347AB"/>
    <w:rsid w:val="00934B30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46A"/>
    <w:rsid w:val="009366EF"/>
    <w:rsid w:val="009368E9"/>
    <w:rsid w:val="00936960"/>
    <w:rsid w:val="00936B14"/>
    <w:rsid w:val="00936FD3"/>
    <w:rsid w:val="009371F0"/>
    <w:rsid w:val="0093731A"/>
    <w:rsid w:val="009373F9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0C2"/>
    <w:rsid w:val="0094315A"/>
    <w:rsid w:val="009434FD"/>
    <w:rsid w:val="0094351E"/>
    <w:rsid w:val="009435B1"/>
    <w:rsid w:val="009438BB"/>
    <w:rsid w:val="00943BD8"/>
    <w:rsid w:val="00943E65"/>
    <w:rsid w:val="00944151"/>
    <w:rsid w:val="009442F3"/>
    <w:rsid w:val="00944564"/>
    <w:rsid w:val="009449E1"/>
    <w:rsid w:val="00944BA6"/>
    <w:rsid w:val="00944BB0"/>
    <w:rsid w:val="00944C37"/>
    <w:rsid w:val="00944DE6"/>
    <w:rsid w:val="00944DF1"/>
    <w:rsid w:val="00944E2E"/>
    <w:rsid w:val="0094518B"/>
    <w:rsid w:val="009452F3"/>
    <w:rsid w:val="009454D1"/>
    <w:rsid w:val="00945613"/>
    <w:rsid w:val="00945C28"/>
    <w:rsid w:val="00945C97"/>
    <w:rsid w:val="00945E6C"/>
    <w:rsid w:val="00946208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0F2B"/>
    <w:rsid w:val="00950F48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7C1"/>
    <w:rsid w:val="00952A4E"/>
    <w:rsid w:val="00952B9A"/>
    <w:rsid w:val="0095308E"/>
    <w:rsid w:val="0095311F"/>
    <w:rsid w:val="009532BB"/>
    <w:rsid w:val="009536B2"/>
    <w:rsid w:val="009536C4"/>
    <w:rsid w:val="0095375F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2FD"/>
    <w:rsid w:val="00956449"/>
    <w:rsid w:val="009567F3"/>
    <w:rsid w:val="0095697F"/>
    <w:rsid w:val="00956BEE"/>
    <w:rsid w:val="00956DAC"/>
    <w:rsid w:val="00956E19"/>
    <w:rsid w:val="00956F6D"/>
    <w:rsid w:val="009571FD"/>
    <w:rsid w:val="009572A9"/>
    <w:rsid w:val="009573DD"/>
    <w:rsid w:val="00957561"/>
    <w:rsid w:val="00957711"/>
    <w:rsid w:val="00957F64"/>
    <w:rsid w:val="00960020"/>
    <w:rsid w:val="00960041"/>
    <w:rsid w:val="009601C7"/>
    <w:rsid w:val="00960229"/>
    <w:rsid w:val="0096033B"/>
    <w:rsid w:val="009603D3"/>
    <w:rsid w:val="0096141A"/>
    <w:rsid w:val="0096148E"/>
    <w:rsid w:val="0096177C"/>
    <w:rsid w:val="00961A81"/>
    <w:rsid w:val="00961C14"/>
    <w:rsid w:val="00961C3B"/>
    <w:rsid w:val="00961C48"/>
    <w:rsid w:val="00961D68"/>
    <w:rsid w:val="00961EA5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907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72"/>
    <w:rsid w:val="0096599D"/>
    <w:rsid w:val="009659F7"/>
    <w:rsid w:val="00965BE3"/>
    <w:rsid w:val="00965FC1"/>
    <w:rsid w:val="0096637B"/>
    <w:rsid w:val="009663B3"/>
    <w:rsid w:val="009664C4"/>
    <w:rsid w:val="009666A4"/>
    <w:rsid w:val="00966B27"/>
    <w:rsid w:val="00966D25"/>
    <w:rsid w:val="00966F6C"/>
    <w:rsid w:val="00966FEB"/>
    <w:rsid w:val="00967173"/>
    <w:rsid w:val="0096729E"/>
    <w:rsid w:val="00967529"/>
    <w:rsid w:val="009677B7"/>
    <w:rsid w:val="009677F8"/>
    <w:rsid w:val="00967A72"/>
    <w:rsid w:val="00967BC0"/>
    <w:rsid w:val="00967E96"/>
    <w:rsid w:val="009700AF"/>
    <w:rsid w:val="009706CF"/>
    <w:rsid w:val="00970933"/>
    <w:rsid w:val="00970A33"/>
    <w:rsid w:val="00970A81"/>
    <w:rsid w:val="00970A88"/>
    <w:rsid w:val="00970F03"/>
    <w:rsid w:val="009710A5"/>
    <w:rsid w:val="0097118B"/>
    <w:rsid w:val="00971658"/>
    <w:rsid w:val="00971B1C"/>
    <w:rsid w:val="00971B80"/>
    <w:rsid w:val="00971BD8"/>
    <w:rsid w:val="00971E52"/>
    <w:rsid w:val="0097248C"/>
    <w:rsid w:val="009726EC"/>
    <w:rsid w:val="0097274E"/>
    <w:rsid w:val="00972852"/>
    <w:rsid w:val="00972AFB"/>
    <w:rsid w:val="00973189"/>
    <w:rsid w:val="009732F8"/>
    <w:rsid w:val="009736C5"/>
    <w:rsid w:val="00973A2D"/>
    <w:rsid w:val="00973DED"/>
    <w:rsid w:val="00973F97"/>
    <w:rsid w:val="00973FD9"/>
    <w:rsid w:val="00974104"/>
    <w:rsid w:val="009749E1"/>
    <w:rsid w:val="00974B64"/>
    <w:rsid w:val="00974BE5"/>
    <w:rsid w:val="0097507C"/>
    <w:rsid w:val="00975115"/>
    <w:rsid w:val="009755EF"/>
    <w:rsid w:val="00975951"/>
    <w:rsid w:val="00975E77"/>
    <w:rsid w:val="00976478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2D8"/>
    <w:rsid w:val="009803C3"/>
    <w:rsid w:val="00980501"/>
    <w:rsid w:val="009806C7"/>
    <w:rsid w:val="00980AE1"/>
    <w:rsid w:val="00980B41"/>
    <w:rsid w:val="00980CC0"/>
    <w:rsid w:val="009816EF"/>
    <w:rsid w:val="00981962"/>
    <w:rsid w:val="00981B44"/>
    <w:rsid w:val="00981C2A"/>
    <w:rsid w:val="00982366"/>
    <w:rsid w:val="00982483"/>
    <w:rsid w:val="00982714"/>
    <w:rsid w:val="009828A0"/>
    <w:rsid w:val="009829E8"/>
    <w:rsid w:val="00982BA4"/>
    <w:rsid w:val="00982C2D"/>
    <w:rsid w:val="00982F2A"/>
    <w:rsid w:val="00983320"/>
    <w:rsid w:val="009839A1"/>
    <w:rsid w:val="00983A77"/>
    <w:rsid w:val="00983AFA"/>
    <w:rsid w:val="00983DBE"/>
    <w:rsid w:val="00983F58"/>
    <w:rsid w:val="00984078"/>
    <w:rsid w:val="00984519"/>
    <w:rsid w:val="009849FC"/>
    <w:rsid w:val="00984CD1"/>
    <w:rsid w:val="00984ECB"/>
    <w:rsid w:val="00984F04"/>
    <w:rsid w:val="0098504C"/>
    <w:rsid w:val="00985316"/>
    <w:rsid w:val="00985480"/>
    <w:rsid w:val="00985AB7"/>
    <w:rsid w:val="00985FC4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373"/>
    <w:rsid w:val="00992572"/>
    <w:rsid w:val="00992606"/>
    <w:rsid w:val="0099294C"/>
    <w:rsid w:val="009929B0"/>
    <w:rsid w:val="00992CC7"/>
    <w:rsid w:val="00992E24"/>
    <w:rsid w:val="00992F95"/>
    <w:rsid w:val="00993668"/>
    <w:rsid w:val="009936D9"/>
    <w:rsid w:val="009937DA"/>
    <w:rsid w:val="009938AB"/>
    <w:rsid w:val="00993D6B"/>
    <w:rsid w:val="0099449F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96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F26"/>
    <w:rsid w:val="009A1357"/>
    <w:rsid w:val="009A13DD"/>
    <w:rsid w:val="009A15C4"/>
    <w:rsid w:val="009A189C"/>
    <w:rsid w:val="009A199D"/>
    <w:rsid w:val="009A1F85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C90"/>
    <w:rsid w:val="009A7D94"/>
    <w:rsid w:val="009A7DA7"/>
    <w:rsid w:val="009A7DF5"/>
    <w:rsid w:val="009B04C2"/>
    <w:rsid w:val="009B090E"/>
    <w:rsid w:val="009B0ADD"/>
    <w:rsid w:val="009B0C1E"/>
    <w:rsid w:val="009B0D8A"/>
    <w:rsid w:val="009B0FDB"/>
    <w:rsid w:val="009B0FE8"/>
    <w:rsid w:val="009B11EF"/>
    <w:rsid w:val="009B16E5"/>
    <w:rsid w:val="009B1747"/>
    <w:rsid w:val="009B1D4E"/>
    <w:rsid w:val="009B1D75"/>
    <w:rsid w:val="009B2407"/>
    <w:rsid w:val="009B2A3F"/>
    <w:rsid w:val="009B2DAC"/>
    <w:rsid w:val="009B342E"/>
    <w:rsid w:val="009B343D"/>
    <w:rsid w:val="009B3442"/>
    <w:rsid w:val="009B3B9C"/>
    <w:rsid w:val="009B3F1B"/>
    <w:rsid w:val="009B3F56"/>
    <w:rsid w:val="009B3F8E"/>
    <w:rsid w:val="009B4231"/>
    <w:rsid w:val="009B4511"/>
    <w:rsid w:val="009B45F3"/>
    <w:rsid w:val="009B48D7"/>
    <w:rsid w:val="009B4BDC"/>
    <w:rsid w:val="009B4D3E"/>
    <w:rsid w:val="009B4D6A"/>
    <w:rsid w:val="009B5033"/>
    <w:rsid w:val="009B53D0"/>
    <w:rsid w:val="009B5520"/>
    <w:rsid w:val="009B5704"/>
    <w:rsid w:val="009B5767"/>
    <w:rsid w:val="009B579A"/>
    <w:rsid w:val="009B5950"/>
    <w:rsid w:val="009B5AC1"/>
    <w:rsid w:val="009B610D"/>
    <w:rsid w:val="009B63FD"/>
    <w:rsid w:val="009B6740"/>
    <w:rsid w:val="009B6A1D"/>
    <w:rsid w:val="009B6A32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CB7"/>
    <w:rsid w:val="009C1EA6"/>
    <w:rsid w:val="009C21D7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8D"/>
    <w:rsid w:val="009C3DEF"/>
    <w:rsid w:val="009C3E13"/>
    <w:rsid w:val="009C43E2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311"/>
    <w:rsid w:val="009C6451"/>
    <w:rsid w:val="009C6496"/>
    <w:rsid w:val="009C64DA"/>
    <w:rsid w:val="009C658B"/>
    <w:rsid w:val="009C68D4"/>
    <w:rsid w:val="009C6B91"/>
    <w:rsid w:val="009C6BA2"/>
    <w:rsid w:val="009C7017"/>
    <w:rsid w:val="009C70E7"/>
    <w:rsid w:val="009C7196"/>
    <w:rsid w:val="009C724A"/>
    <w:rsid w:val="009C7385"/>
    <w:rsid w:val="009C7976"/>
    <w:rsid w:val="009C79C4"/>
    <w:rsid w:val="009C7C48"/>
    <w:rsid w:val="009D0100"/>
    <w:rsid w:val="009D08D3"/>
    <w:rsid w:val="009D0937"/>
    <w:rsid w:val="009D0C11"/>
    <w:rsid w:val="009D0D6C"/>
    <w:rsid w:val="009D0F25"/>
    <w:rsid w:val="009D12B9"/>
    <w:rsid w:val="009D13FF"/>
    <w:rsid w:val="009D152A"/>
    <w:rsid w:val="009D1754"/>
    <w:rsid w:val="009D17A8"/>
    <w:rsid w:val="009D1848"/>
    <w:rsid w:val="009D2125"/>
    <w:rsid w:val="009D2529"/>
    <w:rsid w:val="009D2624"/>
    <w:rsid w:val="009D2CC4"/>
    <w:rsid w:val="009D34CA"/>
    <w:rsid w:val="009D3A62"/>
    <w:rsid w:val="009D3D6B"/>
    <w:rsid w:val="009D3F5C"/>
    <w:rsid w:val="009D3FBF"/>
    <w:rsid w:val="009D4163"/>
    <w:rsid w:val="009D438E"/>
    <w:rsid w:val="009D496C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7DB"/>
    <w:rsid w:val="009D78BF"/>
    <w:rsid w:val="009D7A8F"/>
    <w:rsid w:val="009D7BBB"/>
    <w:rsid w:val="009D7D3C"/>
    <w:rsid w:val="009D7E59"/>
    <w:rsid w:val="009E0304"/>
    <w:rsid w:val="009E08C1"/>
    <w:rsid w:val="009E09EE"/>
    <w:rsid w:val="009E0B30"/>
    <w:rsid w:val="009E10D6"/>
    <w:rsid w:val="009E1366"/>
    <w:rsid w:val="009E13EB"/>
    <w:rsid w:val="009E1608"/>
    <w:rsid w:val="009E175E"/>
    <w:rsid w:val="009E1CDC"/>
    <w:rsid w:val="009E20AF"/>
    <w:rsid w:val="009E23A1"/>
    <w:rsid w:val="009E2E50"/>
    <w:rsid w:val="009E2F05"/>
    <w:rsid w:val="009E2F1B"/>
    <w:rsid w:val="009E3297"/>
    <w:rsid w:val="009E32A7"/>
    <w:rsid w:val="009E3645"/>
    <w:rsid w:val="009E36F6"/>
    <w:rsid w:val="009E389F"/>
    <w:rsid w:val="009E3CEA"/>
    <w:rsid w:val="009E3EDD"/>
    <w:rsid w:val="009E3EF9"/>
    <w:rsid w:val="009E4003"/>
    <w:rsid w:val="009E47E5"/>
    <w:rsid w:val="009E4B60"/>
    <w:rsid w:val="009E4CFE"/>
    <w:rsid w:val="009E4F72"/>
    <w:rsid w:val="009E5356"/>
    <w:rsid w:val="009E5401"/>
    <w:rsid w:val="009E5857"/>
    <w:rsid w:val="009E58F6"/>
    <w:rsid w:val="009E5ABF"/>
    <w:rsid w:val="009E5ACB"/>
    <w:rsid w:val="009E5EDF"/>
    <w:rsid w:val="009E5F25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73"/>
    <w:rsid w:val="009F088F"/>
    <w:rsid w:val="009F0B05"/>
    <w:rsid w:val="009F0EB0"/>
    <w:rsid w:val="009F0EFA"/>
    <w:rsid w:val="009F0F71"/>
    <w:rsid w:val="009F1213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43F"/>
    <w:rsid w:val="009F6532"/>
    <w:rsid w:val="009F65E8"/>
    <w:rsid w:val="009F67AF"/>
    <w:rsid w:val="009F68B4"/>
    <w:rsid w:val="009F6979"/>
    <w:rsid w:val="009F6EBF"/>
    <w:rsid w:val="009F6FD2"/>
    <w:rsid w:val="009F6FE6"/>
    <w:rsid w:val="009F71DE"/>
    <w:rsid w:val="009F7216"/>
    <w:rsid w:val="009F734F"/>
    <w:rsid w:val="009F75C1"/>
    <w:rsid w:val="009F792F"/>
    <w:rsid w:val="009F79A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260"/>
    <w:rsid w:val="00A03370"/>
    <w:rsid w:val="00A03875"/>
    <w:rsid w:val="00A03DAC"/>
    <w:rsid w:val="00A03E39"/>
    <w:rsid w:val="00A04187"/>
    <w:rsid w:val="00A041FD"/>
    <w:rsid w:val="00A047D1"/>
    <w:rsid w:val="00A04875"/>
    <w:rsid w:val="00A04B0D"/>
    <w:rsid w:val="00A04BB4"/>
    <w:rsid w:val="00A055FF"/>
    <w:rsid w:val="00A0567F"/>
    <w:rsid w:val="00A05878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07F00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37"/>
    <w:rsid w:val="00A11371"/>
    <w:rsid w:val="00A11547"/>
    <w:rsid w:val="00A1159A"/>
    <w:rsid w:val="00A118F5"/>
    <w:rsid w:val="00A11F9E"/>
    <w:rsid w:val="00A12114"/>
    <w:rsid w:val="00A12333"/>
    <w:rsid w:val="00A1271C"/>
    <w:rsid w:val="00A127D8"/>
    <w:rsid w:val="00A12979"/>
    <w:rsid w:val="00A129B6"/>
    <w:rsid w:val="00A12A51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35A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26"/>
    <w:rsid w:val="00A205C6"/>
    <w:rsid w:val="00A2066C"/>
    <w:rsid w:val="00A20BDC"/>
    <w:rsid w:val="00A20E10"/>
    <w:rsid w:val="00A21604"/>
    <w:rsid w:val="00A21C0F"/>
    <w:rsid w:val="00A21D78"/>
    <w:rsid w:val="00A21EC5"/>
    <w:rsid w:val="00A21F00"/>
    <w:rsid w:val="00A22159"/>
    <w:rsid w:val="00A222D9"/>
    <w:rsid w:val="00A22EAF"/>
    <w:rsid w:val="00A22FDD"/>
    <w:rsid w:val="00A2306B"/>
    <w:rsid w:val="00A23086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582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B49"/>
    <w:rsid w:val="00A31107"/>
    <w:rsid w:val="00A3122C"/>
    <w:rsid w:val="00A3134E"/>
    <w:rsid w:val="00A3156A"/>
    <w:rsid w:val="00A31BD7"/>
    <w:rsid w:val="00A32082"/>
    <w:rsid w:val="00A32217"/>
    <w:rsid w:val="00A322E9"/>
    <w:rsid w:val="00A3230B"/>
    <w:rsid w:val="00A3277A"/>
    <w:rsid w:val="00A33121"/>
    <w:rsid w:val="00A33230"/>
    <w:rsid w:val="00A334B6"/>
    <w:rsid w:val="00A3351E"/>
    <w:rsid w:val="00A33669"/>
    <w:rsid w:val="00A340A1"/>
    <w:rsid w:val="00A34147"/>
    <w:rsid w:val="00A34354"/>
    <w:rsid w:val="00A343BA"/>
    <w:rsid w:val="00A34490"/>
    <w:rsid w:val="00A345A2"/>
    <w:rsid w:val="00A34F98"/>
    <w:rsid w:val="00A350C2"/>
    <w:rsid w:val="00A35465"/>
    <w:rsid w:val="00A35872"/>
    <w:rsid w:val="00A35D6A"/>
    <w:rsid w:val="00A3663A"/>
    <w:rsid w:val="00A367BA"/>
    <w:rsid w:val="00A36C6A"/>
    <w:rsid w:val="00A36EA4"/>
    <w:rsid w:val="00A37003"/>
    <w:rsid w:val="00A371DB"/>
    <w:rsid w:val="00A3761A"/>
    <w:rsid w:val="00A376E5"/>
    <w:rsid w:val="00A4064E"/>
    <w:rsid w:val="00A4071C"/>
    <w:rsid w:val="00A40AA7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590"/>
    <w:rsid w:val="00A4382C"/>
    <w:rsid w:val="00A43A19"/>
    <w:rsid w:val="00A43BB1"/>
    <w:rsid w:val="00A43BE3"/>
    <w:rsid w:val="00A43D9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47"/>
    <w:rsid w:val="00A461CC"/>
    <w:rsid w:val="00A465A4"/>
    <w:rsid w:val="00A468AE"/>
    <w:rsid w:val="00A46B07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3FD"/>
    <w:rsid w:val="00A5048F"/>
    <w:rsid w:val="00A50675"/>
    <w:rsid w:val="00A50809"/>
    <w:rsid w:val="00A50ABE"/>
    <w:rsid w:val="00A50BBF"/>
    <w:rsid w:val="00A50C54"/>
    <w:rsid w:val="00A50CF0"/>
    <w:rsid w:val="00A50E75"/>
    <w:rsid w:val="00A5183A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13B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41"/>
    <w:rsid w:val="00A57587"/>
    <w:rsid w:val="00A57624"/>
    <w:rsid w:val="00A5773A"/>
    <w:rsid w:val="00A57D1B"/>
    <w:rsid w:val="00A57DC1"/>
    <w:rsid w:val="00A57E5A"/>
    <w:rsid w:val="00A60555"/>
    <w:rsid w:val="00A607B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890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03"/>
    <w:rsid w:val="00A64469"/>
    <w:rsid w:val="00A64504"/>
    <w:rsid w:val="00A647F3"/>
    <w:rsid w:val="00A6480F"/>
    <w:rsid w:val="00A64858"/>
    <w:rsid w:val="00A64A41"/>
    <w:rsid w:val="00A64D6C"/>
    <w:rsid w:val="00A6512C"/>
    <w:rsid w:val="00A65134"/>
    <w:rsid w:val="00A65E28"/>
    <w:rsid w:val="00A65F84"/>
    <w:rsid w:val="00A660FC"/>
    <w:rsid w:val="00A6618A"/>
    <w:rsid w:val="00A6666C"/>
    <w:rsid w:val="00A66715"/>
    <w:rsid w:val="00A6687D"/>
    <w:rsid w:val="00A66ABB"/>
    <w:rsid w:val="00A67CAD"/>
    <w:rsid w:val="00A67E24"/>
    <w:rsid w:val="00A701B8"/>
    <w:rsid w:val="00A7025A"/>
    <w:rsid w:val="00A709CA"/>
    <w:rsid w:val="00A71191"/>
    <w:rsid w:val="00A713AA"/>
    <w:rsid w:val="00A71873"/>
    <w:rsid w:val="00A7196D"/>
    <w:rsid w:val="00A71A96"/>
    <w:rsid w:val="00A71DF6"/>
    <w:rsid w:val="00A72055"/>
    <w:rsid w:val="00A72356"/>
    <w:rsid w:val="00A728B1"/>
    <w:rsid w:val="00A7297A"/>
    <w:rsid w:val="00A72E3D"/>
    <w:rsid w:val="00A72F2F"/>
    <w:rsid w:val="00A7304B"/>
    <w:rsid w:val="00A732FC"/>
    <w:rsid w:val="00A7344D"/>
    <w:rsid w:val="00A739E6"/>
    <w:rsid w:val="00A73A2D"/>
    <w:rsid w:val="00A73AF8"/>
    <w:rsid w:val="00A73CBD"/>
    <w:rsid w:val="00A740A9"/>
    <w:rsid w:val="00A7417E"/>
    <w:rsid w:val="00A743ED"/>
    <w:rsid w:val="00A74596"/>
    <w:rsid w:val="00A74AA9"/>
    <w:rsid w:val="00A74BCB"/>
    <w:rsid w:val="00A74C72"/>
    <w:rsid w:val="00A74CC6"/>
    <w:rsid w:val="00A74D15"/>
    <w:rsid w:val="00A7541E"/>
    <w:rsid w:val="00A7569C"/>
    <w:rsid w:val="00A75ABA"/>
    <w:rsid w:val="00A75B41"/>
    <w:rsid w:val="00A75D81"/>
    <w:rsid w:val="00A75F19"/>
    <w:rsid w:val="00A76001"/>
    <w:rsid w:val="00A760E6"/>
    <w:rsid w:val="00A76223"/>
    <w:rsid w:val="00A7671C"/>
    <w:rsid w:val="00A76C2E"/>
    <w:rsid w:val="00A76D3B"/>
    <w:rsid w:val="00A76D6E"/>
    <w:rsid w:val="00A76FAB"/>
    <w:rsid w:val="00A76FEB"/>
    <w:rsid w:val="00A7717B"/>
    <w:rsid w:val="00A771AB"/>
    <w:rsid w:val="00A77263"/>
    <w:rsid w:val="00A773C9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4DA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9A6"/>
    <w:rsid w:val="00A82A8C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77B"/>
    <w:rsid w:val="00A84ABA"/>
    <w:rsid w:val="00A84E81"/>
    <w:rsid w:val="00A84F94"/>
    <w:rsid w:val="00A8542C"/>
    <w:rsid w:val="00A854F8"/>
    <w:rsid w:val="00A85693"/>
    <w:rsid w:val="00A856A6"/>
    <w:rsid w:val="00A856E3"/>
    <w:rsid w:val="00A85D0E"/>
    <w:rsid w:val="00A85D44"/>
    <w:rsid w:val="00A86108"/>
    <w:rsid w:val="00A862D2"/>
    <w:rsid w:val="00A865B4"/>
    <w:rsid w:val="00A8677C"/>
    <w:rsid w:val="00A86D57"/>
    <w:rsid w:val="00A87238"/>
    <w:rsid w:val="00A87252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0B71"/>
    <w:rsid w:val="00A910B7"/>
    <w:rsid w:val="00A91316"/>
    <w:rsid w:val="00A913B4"/>
    <w:rsid w:val="00A91787"/>
    <w:rsid w:val="00A91791"/>
    <w:rsid w:val="00A91A78"/>
    <w:rsid w:val="00A91E08"/>
    <w:rsid w:val="00A91E8C"/>
    <w:rsid w:val="00A921E7"/>
    <w:rsid w:val="00A9276A"/>
    <w:rsid w:val="00A9289F"/>
    <w:rsid w:val="00A92B3E"/>
    <w:rsid w:val="00A92EC3"/>
    <w:rsid w:val="00A930D6"/>
    <w:rsid w:val="00A938BB"/>
    <w:rsid w:val="00A940A7"/>
    <w:rsid w:val="00A9416C"/>
    <w:rsid w:val="00A94492"/>
    <w:rsid w:val="00A947E5"/>
    <w:rsid w:val="00A950DD"/>
    <w:rsid w:val="00A9537B"/>
    <w:rsid w:val="00A958B6"/>
    <w:rsid w:val="00A95D0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BF4"/>
    <w:rsid w:val="00A97E8B"/>
    <w:rsid w:val="00AA007D"/>
    <w:rsid w:val="00AA049C"/>
    <w:rsid w:val="00AA0882"/>
    <w:rsid w:val="00AA0F46"/>
    <w:rsid w:val="00AA12D3"/>
    <w:rsid w:val="00AA1518"/>
    <w:rsid w:val="00AA1661"/>
    <w:rsid w:val="00AA16BB"/>
    <w:rsid w:val="00AA179C"/>
    <w:rsid w:val="00AA1A2D"/>
    <w:rsid w:val="00AA20AF"/>
    <w:rsid w:val="00AA21C1"/>
    <w:rsid w:val="00AA21C2"/>
    <w:rsid w:val="00AA2498"/>
    <w:rsid w:val="00AA28AB"/>
    <w:rsid w:val="00AA2985"/>
    <w:rsid w:val="00AA2CBC"/>
    <w:rsid w:val="00AA2DA8"/>
    <w:rsid w:val="00AA3C01"/>
    <w:rsid w:val="00AA4162"/>
    <w:rsid w:val="00AA42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5F92"/>
    <w:rsid w:val="00AA6164"/>
    <w:rsid w:val="00AA618A"/>
    <w:rsid w:val="00AA64D0"/>
    <w:rsid w:val="00AA65AF"/>
    <w:rsid w:val="00AA694E"/>
    <w:rsid w:val="00AA6A0E"/>
    <w:rsid w:val="00AA6D6C"/>
    <w:rsid w:val="00AA7971"/>
    <w:rsid w:val="00AA7AE5"/>
    <w:rsid w:val="00AA7AE7"/>
    <w:rsid w:val="00AA7B65"/>
    <w:rsid w:val="00AA7D1A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2FC"/>
    <w:rsid w:val="00AB1A0A"/>
    <w:rsid w:val="00AB1E86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6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DE2"/>
    <w:rsid w:val="00AB5496"/>
    <w:rsid w:val="00AB5683"/>
    <w:rsid w:val="00AB594A"/>
    <w:rsid w:val="00AB595D"/>
    <w:rsid w:val="00AB599E"/>
    <w:rsid w:val="00AB6D2B"/>
    <w:rsid w:val="00AB6D43"/>
    <w:rsid w:val="00AB6D6E"/>
    <w:rsid w:val="00AB6DE4"/>
    <w:rsid w:val="00AB6FA9"/>
    <w:rsid w:val="00AB774A"/>
    <w:rsid w:val="00AB77CA"/>
    <w:rsid w:val="00AB7AA0"/>
    <w:rsid w:val="00AB7BE4"/>
    <w:rsid w:val="00AB7C10"/>
    <w:rsid w:val="00AB7EAD"/>
    <w:rsid w:val="00AB7FBA"/>
    <w:rsid w:val="00AC0125"/>
    <w:rsid w:val="00AC05E5"/>
    <w:rsid w:val="00AC06B7"/>
    <w:rsid w:val="00AC0770"/>
    <w:rsid w:val="00AC0E39"/>
    <w:rsid w:val="00AC10AF"/>
    <w:rsid w:val="00AC14FA"/>
    <w:rsid w:val="00AC15D7"/>
    <w:rsid w:val="00AC1BAC"/>
    <w:rsid w:val="00AC1C5B"/>
    <w:rsid w:val="00AC1CB9"/>
    <w:rsid w:val="00AC20CC"/>
    <w:rsid w:val="00AC22CD"/>
    <w:rsid w:val="00AC27B6"/>
    <w:rsid w:val="00AC2AFB"/>
    <w:rsid w:val="00AC2C23"/>
    <w:rsid w:val="00AC301B"/>
    <w:rsid w:val="00AC32F6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0D"/>
    <w:rsid w:val="00AC56CB"/>
    <w:rsid w:val="00AC5820"/>
    <w:rsid w:val="00AC58D1"/>
    <w:rsid w:val="00AC5D68"/>
    <w:rsid w:val="00AC62A4"/>
    <w:rsid w:val="00AC6DB4"/>
    <w:rsid w:val="00AC74CA"/>
    <w:rsid w:val="00AC7875"/>
    <w:rsid w:val="00AC79A5"/>
    <w:rsid w:val="00AC79E9"/>
    <w:rsid w:val="00AC7AC5"/>
    <w:rsid w:val="00AD0B29"/>
    <w:rsid w:val="00AD1C10"/>
    <w:rsid w:val="00AD1CD8"/>
    <w:rsid w:val="00AD213E"/>
    <w:rsid w:val="00AD2313"/>
    <w:rsid w:val="00AD24BB"/>
    <w:rsid w:val="00AD26FD"/>
    <w:rsid w:val="00AD274B"/>
    <w:rsid w:val="00AD2800"/>
    <w:rsid w:val="00AD2B15"/>
    <w:rsid w:val="00AD304D"/>
    <w:rsid w:val="00AD3551"/>
    <w:rsid w:val="00AD36F1"/>
    <w:rsid w:val="00AD378E"/>
    <w:rsid w:val="00AD382F"/>
    <w:rsid w:val="00AD3A41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0CA"/>
    <w:rsid w:val="00AE078B"/>
    <w:rsid w:val="00AE07F4"/>
    <w:rsid w:val="00AE08FF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690"/>
    <w:rsid w:val="00AE7AB7"/>
    <w:rsid w:val="00AE7C40"/>
    <w:rsid w:val="00AE7CAC"/>
    <w:rsid w:val="00AF0820"/>
    <w:rsid w:val="00AF0841"/>
    <w:rsid w:val="00AF086F"/>
    <w:rsid w:val="00AF095C"/>
    <w:rsid w:val="00AF0DF3"/>
    <w:rsid w:val="00AF0F64"/>
    <w:rsid w:val="00AF148A"/>
    <w:rsid w:val="00AF1748"/>
    <w:rsid w:val="00AF19DF"/>
    <w:rsid w:val="00AF264C"/>
    <w:rsid w:val="00AF2964"/>
    <w:rsid w:val="00AF2AD1"/>
    <w:rsid w:val="00AF2FDD"/>
    <w:rsid w:val="00AF301F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346"/>
    <w:rsid w:val="00B0046E"/>
    <w:rsid w:val="00B0049E"/>
    <w:rsid w:val="00B00B7C"/>
    <w:rsid w:val="00B00E57"/>
    <w:rsid w:val="00B017D2"/>
    <w:rsid w:val="00B01B84"/>
    <w:rsid w:val="00B01E27"/>
    <w:rsid w:val="00B01FDD"/>
    <w:rsid w:val="00B024A7"/>
    <w:rsid w:val="00B02590"/>
    <w:rsid w:val="00B0261A"/>
    <w:rsid w:val="00B026F5"/>
    <w:rsid w:val="00B02898"/>
    <w:rsid w:val="00B02AC7"/>
    <w:rsid w:val="00B02B55"/>
    <w:rsid w:val="00B03017"/>
    <w:rsid w:val="00B03207"/>
    <w:rsid w:val="00B03363"/>
    <w:rsid w:val="00B0381B"/>
    <w:rsid w:val="00B0386E"/>
    <w:rsid w:val="00B03893"/>
    <w:rsid w:val="00B03954"/>
    <w:rsid w:val="00B039E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52"/>
    <w:rsid w:val="00B05EF8"/>
    <w:rsid w:val="00B05F21"/>
    <w:rsid w:val="00B0638A"/>
    <w:rsid w:val="00B06511"/>
    <w:rsid w:val="00B06656"/>
    <w:rsid w:val="00B06713"/>
    <w:rsid w:val="00B068D8"/>
    <w:rsid w:val="00B069E4"/>
    <w:rsid w:val="00B0725D"/>
    <w:rsid w:val="00B07642"/>
    <w:rsid w:val="00B076D1"/>
    <w:rsid w:val="00B07791"/>
    <w:rsid w:val="00B10383"/>
    <w:rsid w:val="00B1064C"/>
    <w:rsid w:val="00B10A4E"/>
    <w:rsid w:val="00B10B11"/>
    <w:rsid w:val="00B10CB1"/>
    <w:rsid w:val="00B10DBE"/>
    <w:rsid w:val="00B10E6F"/>
    <w:rsid w:val="00B10F92"/>
    <w:rsid w:val="00B10FB4"/>
    <w:rsid w:val="00B1124D"/>
    <w:rsid w:val="00B112B8"/>
    <w:rsid w:val="00B11449"/>
    <w:rsid w:val="00B11D20"/>
    <w:rsid w:val="00B1249E"/>
    <w:rsid w:val="00B124BB"/>
    <w:rsid w:val="00B1277A"/>
    <w:rsid w:val="00B130ED"/>
    <w:rsid w:val="00B13225"/>
    <w:rsid w:val="00B132C5"/>
    <w:rsid w:val="00B137E6"/>
    <w:rsid w:val="00B13A29"/>
    <w:rsid w:val="00B13B08"/>
    <w:rsid w:val="00B13B91"/>
    <w:rsid w:val="00B13E3E"/>
    <w:rsid w:val="00B14AA9"/>
    <w:rsid w:val="00B14D54"/>
    <w:rsid w:val="00B14DF5"/>
    <w:rsid w:val="00B14E3D"/>
    <w:rsid w:val="00B151A4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A19"/>
    <w:rsid w:val="00B16B78"/>
    <w:rsid w:val="00B16EC0"/>
    <w:rsid w:val="00B170C1"/>
    <w:rsid w:val="00B17170"/>
    <w:rsid w:val="00B171FE"/>
    <w:rsid w:val="00B1742E"/>
    <w:rsid w:val="00B17453"/>
    <w:rsid w:val="00B17E1A"/>
    <w:rsid w:val="00B17FB2"/>
    <w:rsid w:val="00B200B4"/>
    <w:rsid w:val="00B20446"/>
    <w:rsid w:val="00B207AF"/>
    <w:rsid w:val="00B20F35"/>
    <w:rsid w:val="00B21006"/>
    <w:rsid w:val="00B21519"/>
    <w:rsid w:val="00B216BD"/>
    <w:rsid w:val="00B21D31"/>
    <w:rsid w:val="00B225DE"/>
    <w:rsid w:val="00B228CC"/>
    <w:rsid w:val="00B22D53"/>
    <w:rsid w:val="00B22F00"/>
    <w:rsid w:val="00B22F21"/>
    <w:rsid w:val="00B23016"/>
    <w:rsid w:val="00B231E6"/>
    <w:rsid w:val="00B23ABF"/>
    <w:rsid w:val="00B23CE7"/>
    <w:rsid w:val="00B240CD"/>
    <w:rsid w:val="00B2439C"/>
    <w:rsid w:val="00B2485D"/>
    <w:rsid w:val="00B24D06"/>
    <w:rsid w:val="00B24E64"/>
    <w:rsid w:val="00B24EF4"/>
    <w:rsid w:val="00B24F12"/>
    <w:rsid w:val="00B24FD9"/>
    <w:rsid w:val="00B24FDA"/>
    <w:rsid w:val="00B253EC"/>
    <w:rsid w:val="00B25435"/>
    <w:rsid w:val="00B25825"/>
    <w:rsid w:val="00B258BB"/>
    <w:rsid w:val="00B25AA0"/>
    <w:rsid w:val="00B25AED"/>
    <w:rsid w:val="00B25DB8"/>
    <w:rsid w:val="00B26CA8"/>
    <w:rsid w:val="00B26D33"/>
    <w:rsid w:val="00B26E0E"/>
    <w:rsid w:val="00B270E1"/>
    <w:rsid w:val="00B275C0"/>
    <w:rsid w:val="00B275FB"/>
    <w:rsid w:val="00B27901"/>
    <w:rsid w:val="00B27A76"/>
    <w:rsid w:val="00B27BAF"/>
    <w:rsid w:val="00B27BFD"/>
    <w:rsid w:val="00B27E48"/>
    <w:rsid w:val="00B306AC"/>
    <w:rsid w:val="00B30B9B"/>
    <w:rsid w:val="00B30C99"/>
    <w:rsid w:val="00B30F85"/>
    <w:rsid w:val="00B30FBA"/>
    <w:rsid w:val="00B31420"/>
    <w:rsid w:val="00B31AF6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BA9"/>
    <w:rsid w:val="00B33D62"/>
    <w:rsid w:val="00B343AF"/>
    <w:rsid w:val="00B35438"/>
    <w:rsid w:val="00B35BC0"/>
    <w:rsid w:val="00B35D98"/>
    <w:rsid w:val="00B36260"/>
    <w:rsid w:val="00B36437"/>
    <w:rsid w:val="00B364C0"/>
    <w:rsid w:val="00B36554"/>
    <w:rsid w:val="00B36754"/>
    <w:rsid w:val="00B36766"/>
    <w:rsid w:val="00B368D6"/>
    <w:rsid w:val="00B36C00"/>
    <w:rsid w:val="00B37146"/>
    <w:rsid w:val="00B3731A"/>
    <w:rsid w:val="00B37A94"/>
    <w:rsid w:val="00B37B2F"/>
    <w:rsid w:val="00B37D7C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56"/>
    <w:rsid w:val="00B41FCD"/>
    <w:rsid w:val="00B423E0"/>
    <w:rsid w:val="00B425D1"/>
    <w:rsid w:val="00B42980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8B3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6F8"/>
    <w:rsid w:val="00B50957"/>
    <w:rsid w:val="00B50C48"/>
    <w:rsid w:val="00B51084"/>
    <w:rsid w:val="00B512AA"/>
    <w:rsid w:val="00B51385"/>
    <w:rsid w:val="00B51453"/>
    <w:rsid w:val="00B51483"/>
    <w:rsid w:val="00B51536"/>
    <w:rsid w:val="00B51570"/>
    <w:rsid w:val="00B5161D"/>
    <w:rsid w:val="00B51626"/>
    <w:rsid w:val="00B51D66"/>
    <w:rsid w:val="00B522D0"/>
    <w:rsid w:val="00B52388"/>
    <w:rsid w:val="00B52B15"/>
    <w:rsid w:val="00B52D36"/>
    <w:rsid w:val="00B52F6E"/>
    <w:rsid w:val="00B52FE8"/>
    <w:rsid w:val="00B5334A"/>
    <w:rsid w:val="00B53526"/>
    <w:rsid w:val="00B5358A"/>
    <w:rsid w:val="00B53626"/>
    <w:rsid w:val="00B536F1"/>
    <w:rsid w:val="00B538F7"/>
    <w:rsid w:val="00B53CC1"/>
    <w:rsid w:val="00B53F2B"/>
    <w:rsid w:val="00B53FB7"/>
    <w:rsid w:val="00B54018"/>
    <w:rsid w:val="00B546D5"/>
    <w:rsid w:val="00B547B2"/>
    <w:rsid w:val="00B549CD"/>
    <w:rsid w:val="00B54DC2"/>
    <w:rsid w:val="00B55686"/>
    <w:rsid w:val="00B55994"/>
    <w:rsid w:val="00B55A01"/>
    <w:rsid w:val="00B55BA7"/>
    <w:rsid w:val="00B55E3E"/>
    <w:rsid w:val="00B562A1"/>
    <w:rsid w:val="00B56FAB"/>
    <w:rsid w:val="00B57002"/>
    <w:rsid w:val="00B573E7"/>
    <w:rsid w:val="00B57415"/>
    <w:rsid w:val="00B576C0"/>
    <w:rsid w:val="00B57BBF"/>
    <w:rsid w:val="00B57D9A"/>
    <w:rsid w:val="00B57E4D"/>
    <w:rsid w:val="00B6016D"/>
    <w:rsid w:val="00B6028F"/>
    <w:rsid w:val="00B60781"/>
    <w:rsid w:val="00B607AD"/>
    <w:rsid w:val="00B608A4"/>
    <w:rsid w:val="00B6098C"/>
    <w:rsid w:val="00B60CDB"/>
    <w:rsid w:val="00B60F15"/>
    <w:rsid w:val="00B60F71"/>
    <w:rsid w:val="00B61397"/>
    <w:rsid w:val="00B613B5"/>
    <w:rsid w:val="00B615D9"/>
    <w:rsid w:val="00B61610"/>
    <w:rsid w:val="00B61728"/>
    <w:rsid w:val="00B61B2C"/>
    <w:rsid w:val="00B61B9C"/>
    <w:rsid w:val="00B61C8E"/>
    <w:rsid w:val="00B61DBF"/>
    <w:rsid w:val="00B61E10"/>
    <w:rsid w:val="00B61FC7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558"/>
    <w:rsid w:val="00B65681"/>
    <w:rsid w:val="00B659D1"/>
    <w:rsid w:val="00B65A49"/>
    <w:rsid w:val="00B65C4C"/>
    <w:rsid w:val="00B65E0A"/>
    <w:rsid w:val="00B65ECF"/>
    <w:rsid w:val="00B65F70"/>
    <w:rsid w:val="00B65F94"/>
    <w:rsid w:val="00B6630A"/>
    <w:rsid w:val="00B665F8"/>
    <w:rsid w:val="00B66693"/>
    <w:rsid w:val="00B66717"/>
    <w:rsid w:val="00B66757"/>
    <w:rsid w:val="00B66941"/>
    <w:rsid w:val="00B66A91"/>
    <w:rsid w:val="00B66C14"/>
    <w:rsid w:val="00B66FA4"/>
    <w:rsid w:val="00B67223"/>
    <w:rsid w:val="00B67383"/>
    <w:rsid w:val="00B67480"/>
    <w:rsid w:val="00B67B97"/>
    <w:rsid w:val="00B67CF6"/>
    <w:rsid w:val="00B67CFF"/>
    <w:rsid w:val="00B702B9"/>
    <w:rsid w:val="00B70873"/>
    <w:rsid w:val="00B7096F"/>
    <w:rsid w:val="00B70E96"/>
    <w:rsid w:val="00B70F4C"/>
    <w:rsid w:val="00B70F83"/>
    <w:rsid w:val="00B71198"/>
    <w:rsid w:val="00B71E30"/>
    <w:rsid w:val="00B71F6B"/>
    <w:rsid w:val="00B72C7C"/>
    <w:rsid w:val="00B72DDA"/>
    <w:rsid w:val="00B72F71"/>
    <w:rsid w:val="00B72F79"/>
    <w:rsid w:val="00B736C4"/>
    <w:rsid w:val="00B73F49"/>
    <w:rsid w:val="00B74637"/>
    <w:rsid w:val="00B7482D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A0"/>
    <w:rsid w:val="00B83BB2"/>
    <w:rsid w:val="00B83C99"/>
    <w:rsid w:val="00B848F7"/>
    <w:rsid w:val="00B84ABC"/>
    <w:rsid w:val="00B84C85"/>
    <w:rsid w:val="00B84F10"/>
    <w:rsid w:val="00B84FAE"/>
    <w:rsid w:val="00B85033"/>
    <w:rsid w:val="00B850F6"/>
    <w:rsid w:val="00B852EB"/>
    <w:rsid w:val="00B853F1"/>
    <w:rsid w:val="00B856B9"/>
    <w:rsid w:val="00B85B50"/>
    <w:rsid w:val="00B85B89"/>
    <w:rsid w:val="00B85D1B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24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4DAD"/>
    <w:rsid w:val="00B95035"/>
    <w:rsid w:val="00B9508F"/>
    <w:rsid w:val="00B9548B"/>
    <w:rsid w:val="00B958FE"/>
    <w:rsid w:val="00B95A63"/>
    <w:rsid w:val="00B95F84"/>
    <w:rsid w:val="00B963A6"/>
    <w:rsid w:val="00B96404"/>
    <w:rsid w:val="00B968C8"/>
    <w:rsid w:val="00B96AA0"/>
    <w:rsid w:val="00B96D43"/>
    <w:rsid w:val="00B973C5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86D"/>
    <w:rsid w:val="00BA0A3C"/>
    <w:rsid w:val="00BA0D7F"/>
    <w:rsid w:val="00BA0E52"/>
    <w:rsid w:val="00BA0FC3"/>
    <w:rsid w:val="00BA145C"/>
    <w:rsid w:val="00BA1506"/>
    <w:rsid w:val="00BA19A2"/>
    <w:rsid w:val="00BA1FD9"/>
    <w:rsid w:val="00BA2272"/>
    <w:rsid w:val="00BA24B5"/>
    <w:rsid w:val="00BA25CD"/>
    <w:rsid w:val="00BA2F1E"/>
    <w:rsid w:val="00BA2F56"/>
    <w:rsid w:val="00BA30EB"/>
    <w:rsid w:val="00BA3606"/>
    <w:rsid w:val="00BA365E"/>
    <w:rsid w:val="00BA36CA"/>
    <w:rsid w:val="00BA370E"/>
    <w:rsid w:val="00BA3EC5"/>
    <w:rsid w:val="00BA4386"/>
    <w:rsid w:val="00BA4625"/>
    <w:rsid w:val="00BA4641"/>
    <w:rsid w:val="00BA464C"/>
    <w:rsid w:val="00BA48A6"/>
    <w:rsid w:val="00BA48F7"/>
    <w:rsid w:val="00BA4B5A"/>
    <w:rsid w:val="00BA4FEE"/>
    <w:rsid w:val="00BA51AD"/>
    <w:rsid w:val="00BA51D9"/>
    <w:rsid w:val="00BA5710"/>
    <w:rsid w:val="00BA578E"/>
    <w:rsid w:val="00BA6458"/>
    <w:rsid w:val="00BA646C"/>
    <w:rsid w:val="00BA66E3"/>
    <w:rsid w:val="00BA6990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8F4"/>
    <w:rsid w:val="00BB098C"/>
    <w:rsid w:val="00BB09BA"/>
    <w:rsid w:val="00BB0CCC"/>
    <w:rsid w:val="00BB10EB"/>
    <w:rsid w:val="00BB1335"/>
    <w:rsid w:val="00BB1623"/>
    <w:rsid w:val="00BB162A"/>
    <w:rsid w:val="00BB1D7F"/>
    <w:rsid w:val="00BB1ED0"/>
    <w:rsid w:val="00BB20BF"/>
    <w:rsid w:val="00BB2392"/>
    <w:rsid w:val="00BB2408"/>
    <w:rsid w:val="00BB2A5A"/>
    <w:rsid w:val="00BB2C8A"/>
    <w:rsid w:val="00BB316C"/>
    <w:rsid w:val="00BB31B1"/>
    <w:rsid w:val="00BB33FE"/>
    <w:rsid w:val="00BB37BB"/>
    <w:rsid w:val="00BB3BAE"/>
    <w:rsid w:val="00BB3E45"/>
    <w:rsid w:val="00BB3F90"/>
    <w:rsid w:val="00BB4037"/>
    <w:rsid w:val="00BB4219"/>
    <w:rsid w:val="00BB45CB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DBD"/>
    <w:rsid w:val="00BC0F7D"/>
    <w:rsid w:val="00BC1495"/>
    <w:rsid w:val="00BC163A"/>
    <w:rsid w:val="00BC1E1C"/>
    <w:rsid w:val="00BC214E"/>
    <w:rsid w:val="00BC238C"/>
    <w:rsid w:val="00BC267A"/>
    <w:rsid w:val="00BC27B9"/>
    <w:rsid w:val="00BC29F9"/>
    <w:rsid w:val="00BC2AEF"/>
    <w:rsid w:val="00BC2AF2"/>
    <w:rsid w:val="00BC2E6C"/>
    <w:rsid w:val="00BC2F1F"/>
    <w:rsid w:val="00BC30D4"/>
    <w:rsid w:val="00BC3A08"/>
    <w:rsid w:val="00BC3EDF"/>
    <w:rsid w:val="00BC41F2"/>
    <w:rsid w:val="00BC45B1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464"/>
    <w:rsid w:val="00BC754B"/>
    <w:rsid w:val="00BC7B5D"/>
    <w:rsid w:val="00BC7E6C"/>
    <w:rsid w:val="00BC7F4D"/>
    <w:rsid w:val="00BC7FB1"/>
    <w:rsid w:val="00BD0695"/>
    <w:rsid w:val="00BD06F7"/>
    <w:rsid w:val="00BD072B"/>
    <w:rsid w:val="00BD0859"/>
    <w:rsid w:val="00BD08B5"/>
    <w:rsid w:val="00BD093D"/>
    <w:rsid w:val="00BD09E8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2EB"/>
    <w:rsid w:val="00BD2733"/>
    <w:rsid w:val="00BD279D"/>
    <w:rsid w:val="00BD27BF"/>
    <w:rsid w:val="00BD2834"/>
    <w:rsid w:val="00BD2874"/>
    <w:rsid w:val="00BD294C"/>
    <w:rsid w:val="00BD2D2B"/>
    <w:rsid w:val="00BD2F3D"/>
    <w:rsid w:val="00BD3403"/>
    <w:rsid w:val="00BD3535"/>
    <w:rsid w:val="00BD36A8"/>
    <w:rsid w:val="00BD3A3C"/>
    <w:rsid w:val="00BD3BE5"/>
    <w:rsid w:val="00BD3DA4"/>
    <w:rsid w:val="00BD4216"/>
    <w:rsid w:val="00BD4ABB"/>
    <w:rsid w:val="00BD5478"/>
    <w:rsid w:val="00BD54A6"/>
    <w:rsid w:val="00BD570C"/>
    <w:rsid w:val="00BD581A"/>
    <w:rsid w:val="00BD59F5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64C"/>
    <w:rsid w:val="00BD7E37"/>
    <w:rsid w:val="00BE0015"/>
    <w:rsid w:val="00BE0092"/>
    <w:rsid w:val="00BE00CF"/>
    <w:rsid w:val="00BE026C"/>
    <w:rsid w:val="00BE08DF"/>
    <w:rsid w:val="00BE091D"/>
    <w:rsid w:val="00BE09FB"/>
    <w:rsid w:val="00BE0A60"/>
    <w:rsid w:val="00BE0B63"/>
    <w:rsid w:val="00BE0D60"/>
    <w:rsid w:val="00BE0F46"/>
    <w:rsid w:val="00BE1014"/>
    <w:rsid w:val="00BE11E1"/>
    <w:rsid w:val="00BE1276"/>
    <w:rsid w:val="00BE1C07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D09"/>
    <w:rsid w:val="00BE4094"/>
    <w:rsid w:val="00BE40E9"/>
    <w:rsid w:val="00BE4264"/>
    <w:rsid w:val="00BE42F1"/>
    <w:rsid w:val="00BE44E1"/>
    <w:rsid w:val="00BE4700"/>
    <w:rsid w:val="00BE4E5F"/>
    <w:rsid w:val="00BE541B"/>
    <w:rsid w:val="00BE5E55"/>
    <w:rsid w:val="00BE6361"/>
    <w:rsid w:val="00BE639C"/>
    <w:rsid w:val="00BE6727"/>
    <w:rsid w:val="00BE6893"/>
    <w:rsid w:val="00BE6907"/>
    <w:rsid w:val="00BE6B42"/>
    <w:rsid w:val="00BE6CB3"/>
    <w:rsid w:val="00BE70CA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1D3B"/>
    <w:rsid w:val="00BF207E"/>
    <w:rsid w:val="00BF20EE"/>
    <w:rsid w:val="00BF20F6"/>
    <w:rsid w:val="00BF22B7"/>
    <w:rsid w:val="00BF31FE"/>
    <w:rsid w:val="00BF3382"/>
    <w:rsid w:val="00BF35BE"/>
    <w:rsid w:val="00BF3709"/>
    <w:rsid w:val="00BF37C3"/>
    <w:rsid w:val="00BF386D"/>
    <w:rsid w:val="00BF3AF7"/>
    <w:rsid w:val="00BF3B8E"/>
    <w:rsid w:val="00BF4370"/>
    <w:rsid w:val="00BF47A6"/>
    <w:rsid w:val="00BF488C"/>
    <w:rsid w:val="00BF4A2D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884"/>
    <w:rsid w:val="00BF5913"/>
    <w:rsid w:val="00BF5B6B"/>
    <w:rsid w:val="00BF5DBF"/>
    <w:rsid w:val="00BF6597"/>
    <w:rsid w:val="00BF69D4"/>
    <w:rsid w:val="00BF6C08"/>
    <w:rsid w:val="00BF6C0D"/>
    <w:rsid w:val="00BF6F0E"/>
    <w:rsid w:val="00BF6F3D"/>
    <w:rsid w:val="00BF7024"/>
    <w:rsid w:val="00BF789E"/>
    <w:rsid w:val="00BF7976"/>
    <w:rsid w:val="00BF79BF"/>
    <w:rsid w:val="00BF7B40"/>
    <w:rsid w:val="00BF7FB8"/>
    <w:rsid w:val="00C004CB"/>
    <w:rsid w:val="00C00546"/>
    <w:rsid w:val="00C00553"/>
    <w:rsid w:val="00C008A1"/>
    <w:rsid w:val="00C008C5"/>
    <w:rsid w:val="00C00A17"/>
    <w:rsid w:val="00C00AF1"/>
    <w:rsid w:val="00C00B5C"/>
    <w:rsid w:val="00C01149"/>
    <w:rsid w:val="00C01259"/>
    <w:rsid w:val="00C0130C"/>
    <w:rsid w:val="00C01388"/>
    <w:rsid w:val="00C0162C"/>
    <w:rsid w:val="00C02385"/>
    <w:rsid w:val="00C023C1"/>
    <w:rsid w:val="00C02401"/>
    <w:rsid w:val="00C024FF"/>
    <w:rsid w:val="00C03024"/>
    <w:rsid w:val="00C031AC"/>
    <w:rsid w:val="00C03869"/>
    <w:rsid w:val="00C03968"/>
    <w:rsid w:val="00C03D5F"/>
    <w:rsid w:val="00C03D62"/>
    <w:rsid w:val="00C03F4D"/>
    <w:rsid w:val="00C040D0"/>
    <w:rsid w:val="00C040FE"/>
    <w:rsid w:val="00C04142"/>
    <w:rsid w:val="00C0445C"/>
    <w:rsid w:val="00C04802"/>
    <w:rsid w:val="00C049B6"/>
    <w:rsid w:val="00C04AB1"/>
    <w:rsid w:val="00C04B78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2F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998"/>
    <w:rsid w:val="00C12C0B"/>
    <w:rsid w:val="00C12D91"/>
    <w:rsid w:val="00C137E0"/>
    <w:rsid w:val="00C1392F"/>
    <w:rsid w:val="00C141D8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18B"/>
    <w:rsid w:val="00C16759"/>
    <w:rsid w:val="00C169CE"/>
    <w:rsid w:val="00C16C59"/>
    <w:rsid w:val="00C16E14"/>
    <w:rsid w:val="00C16E83"/>
    <w:rsid w:val="00C16EF3"/>
    <w:rsid w:val="00C1771C"/>
    <w:rsid w:val="00C17B4D"/>
    <w:rsid w:val="00C17BF6"/>
    <w:rsid w:val="00C17D31"/>
    <w:rsid w:val="00C17DCD"/>
    <w:rsid w:val="00C2010B"/>
    <w:rsid w:val="00C203D0"/>
    <w:rsid w:val="00C20627"/>
    <w:rsid w:val="00C20667"/>
    <w:rsid w:val="00C206AA"/>
    <w:rsid w:val="00C2150C"/>
    <w:rsid w:val="00C21547"/>
    <w:rsid w:val="00C21922"/>
    <w:rsid w:val="00C219B0"/>
    <w:rsid w:val="00C2209C"/>
    <w:rsid w:val="00C22D03"/>
    <w:rsid w:val="00C22FFF"/>
    <w:rsid w:val="00C23301"/>
    <w:rsid w:val="00C234AE"/>
    <w:rsid w:val="00C23803"/>
    <w:rsid w:val="00C23D1A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A50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C9B"/>
    <w:rsid w:val="00C30DEF"/>
    <w:rsid w:val="00C30E08"/>
    <w:rsid w:val="00C310D1"/>
    <w:rsid w:val="00C31116"/>
    <w:rsid w:val="00C31931"/>
    <w:rsid w:val="00C31B99"/>
    <w:rsid w:val="00C31D0B"/>
    <w:rsid w:val="00C31DAC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76"/>
    <w:rsid w:val="00C33593"/>
    <w:rsid w:val="00C335FE"/>
    <w:rsid w:val="00C3365E"/>
    <w:rsid w:val="00C336FE"/>
    <w:rsid w:val="00C33C16"/>
    <w:rsid w:val="00C341EB"/>
    <w:rsid w:val="00C34425"/>
    <w:rsid w:val="00C346DD"/>
    <w:rsid w:val="00C34F05"/>
    <w:rsid w:val="00C34FAA"/>
    <w:rsid w:val="00C35282"/>
    <w:rsid w:val="00C3559A"/>
    <w:rsid w:val="00C35664"/>
    <w:rsid w:val="00C35A7F"/>
    <w:rsid w:val="00C35FB2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1D"/>
    <w:rsid w:val="00C40478"/>
    <w:rsid w:val="00C40510"/>
    <w:rsid w:val="00C405AD"/>
    <w:rsid w:val="00C407FD"/>
    <w:rsid w:val="00C409EE"/>
    <w:rsid w:val="00C40AFD"/>
    <w:rsid w:val="00C40D82"/>
    <w:rsid w:val="00C4103E"/>
    <w:rsid w:val="00C412D4"/>
    <w:rsid w:val="00C4166C"/>
    <w:rsid w:val="00C41879"/>
    <w:rsid w:val="00C41CF6"/>
    <w:rsid w:val="00C41F57"/>
    <w:rsid w:val="00C42869"/>
    <w:rsid w:val="00C42C39"/>
    <w:rsid w:val="00C430DB"/>
    <w:rsid w:val="00C43444"/>
    <w:rsid w:val="00C43639"/>
    <w:rsid w:val="00C438F5"/>
    <w:rsid w:val="00C43C0A"/>
    <w:rsid w:val="00C43D29"/>
    <w:rsid w:val="00C43F19"/>
    <w:rsid w:val="00C43F7B"/>
    <w:rsid w:val="00C44033"/>
    <w:rsid w:val="00C4447B"/>
    <w:rsid w:val="00C446AA"/>
    <w:rsid w:val="00C44C0D"/>
    <w:rsid w:val="00C44D1B"/>
    <w:rsid w:val="00C44F38"/>
    <w:rsid w:val="00C450E0"/>
    <w:rsid w:val="00C45231"/>
    <w:rsid w:val="00C45246"/>
    <w:rsid w:val="00C4528B"/>
    <w:rsid w:val="00C452D0"/>
    <w:rsid w:val="00C45D75"/>
    <w:rsid w:val="00C45E03"/>
    <w:rsid w:val="00C462B9"/>
    <w:rsid w:val="00C466A2"/>
    <w:rsid w:val="00C46B25"/>
    <w:rsid w:val="00C46C3F"/>
    <w:rsid w:val="00C46C9C"/>
    <w:rsid w:val="00C4706B"/>
    <w:rsid w:val="00C47353"/>
    <w:rsid w:val="00C47549"/>
    <w:rsid w:val="00C4764E"/>
    <w:rsid w:val="00C476DB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279"/>
    <w:rsid w:val="00C539A0"/>
    <w:rsid w:val="00C53FD1"/>
    <w:rsid w:val="00C544C7"/>
    <w:rsid w:val="00C546E6"/>
    <w:rsid w:val="00C548F8"/>
    <w:rsid w:val="00C54A9F"/>
    <w:rsid w:val="00C55079"/>
    <w:rsid w:val="00C552A8"/>
    <w:rsid w:val="00C5537C"/>
    <w:rsid w:val="00C5553E"/>
    <w:rsid w:val="00C5556C"/>
    <w:rsid w:val="00C557E0"/>
    <w:rsid w:val="00C5585D"/>
    <w:rsid w:val="00C558E2"/>
    <w:rsid w:val="00C55AE3"/>
    <w:rsid w:val="00C55B11"/>
    <w:rsid w:val="00C55B1B"/>
    <w:rsid w:val="00C56305"/>
    <w:rsid w:val="00C56635"/>
    <w:rsid w:val="00C566C3"/>
    <w:rsid w:val="00C56828"/>
    <w:rsid w:val="00C56C7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4AF"/>
    <w:rsid w:val="00C60642"/>
    <w:rsid w:val="00C608D1"/>
    <w:rsid w:val="00C609CD"/>
    <w:rsid w:val="00C60B80"/>
    <w:rsid w:val="00C60ED6"/>
    <w:rsid w:val="00C614DD"/>
    <w:rsid w:val="00C615C4"/>
    <w:rsid w:val="00C61BCF"/>
    <w:rsid w:val="00C62027"/>
    <w:rsid w:val="00C62AC8"/>
    <w:rsid w:val="00C62C48"/>
    <w:rsid w:val="00C62DED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3F78"/>
    <w:rsid w:val="00C64440"/>
    <w:rsid w:val="00C64546"/>
    <w:rsid w:val="00C64616"/>
    <w:rsid w:val="00C6463A"/>
    <w:rsid w:val="00C646BF"/>
    <w:rsid w:val="00C64BAC"/>
    <w:rsid w:val="00C64FA9"/>
    <w:rsid w:val="00C6502C"/>
    <w:rsid w:val="00C6526F"/>
    <w:rsid w:val="00C65528"/>
    <w:rsid w:val="00C65681"/>
    <w:rsid w:val="00C6590D"/>
    <w:rsid w:val="00C65BAC"/>
    <w:rsid w:val="00C65D22"/>
    <w:rsid w:val="00C65E68"/>
    <w:rsid w:val="00C65F25"/>
    <w:rsid w:val="00C65F89"/>
    <w:rsid w:val="00C6604C"/>
    <w:rsid w:val="00C660B1"/>
    <w:rsid w:val="00C660CB"/>
    <w:rsid w:val="00C66186"/>
    <w:rsid w:val="00C662D3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8FE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17"/>
    <w:rsid w:val="00C736EC"/>
    <w:rsid w:val="00C737D1"/>
    <w:rsid w:val="00C738A7"/>
    <w:rsid w:val="00C73C35"/>
    <w:rsid w:val="00C74086"/>
    <w:rsid w:val="00C74139"/>
    <w:rsid w:val="00C74296"/>
    <w:rsid w:val="00C74794"/>
    <w:rsid w:val="00C74A07"/>
    <w:rsid w:val="00C74E5E"/>
    <w:rsid w:val="00C75189"/>
    <w:rsid w:val="00C75769"/>
    <w:rsid w:val="00C7576C"/>
    <w:rsid w:val="00C75852"/>
    <w:rsid w:val="00C75A79"/>
    <w:rsid w:val="00C75D27"/>
    <w:rsid w:val="00C7650C"/>
    <w:rsid w:val="00C76602"/>
    <w:rsid w:val="00C76A2D"/>
    <w:rsid w:val="00C76ADD"/>
    <w:rsid w:val="00C76B35"/>
    <w:rsid w:val="00C76C82"/>
    <w:rsid w:val="00C76E40"/>
    <w:rsid w:val="00C7717E"/>
    <w:rsid w:val="00C771AB"/>
    <w:rsid w:val="00C7733B"/>
    <w:rsid w:val="00C773DD"/>
    <w:rsid w:val="00C77436"/>
    <w:rsid w:val="00C776C3"/>
    <w:rsid w:val="00C77B61"/>
    <w:rsid w:val="00C77D6A"/>
    <w:rsid w:val="00C77FFE"/>
    <w:rsid w:val="00C801F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0B9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1CF"/>
    <w:rsid w:val="00C84659"/>
    <w:rsid w:val="00C846E5"/>
    <w:rsid w:val="00C84913"/>
    <w:rsid w:val="00C84E00"/>
    <w:rsid w:val="00C84E91"/>
    <w:rsid w:val="00C851C4"/>
    <w:rsid w:val="00C855D9"/>
    <w:rsid w:val="00C85859"/>
    <w:rsid w:val="00C86267"/>
    <w:rsid w:val="00C86958"/>
    <w:rsid w:val="00C86B40"/>
    <w:rsid w:val="00C86BF0"/>
    <w:rsid w:val="00C86C58"/>
    <w:rsid w:val="00C86D4E"/>
    <w:rsid w:val="00C86FB6"/>
    <w:rsid w:val="00C86FBE"/>
    <w:rsid w:val="00C87163"/>
    <w:rsid w:val="00C8745E"/>
    <w:rsid w:val="00C875F9"/>
    <w:rsid w:val="00C876FE"/>
    <w:rsid w:val="00C87A2C"/>
    <w:rsid w:val="00C87C47"/>
    <w:rsid w:val="00C87DCB"/>
    <w:rsid w:val="00C90149"/>
    <w:rsid w:val="00C90466"/>
    <w:rsid w:val="00C904A7"/>
    <w:rsid w:val="00C90514"/>
    <w:rsid w:val="00C90754"/>
    <w:rsid w:val="00C9094B"/>
    <w:rsid w:val="00C90D4F"/>
    <w:rsid w:val="00C90D75"/>
    <w:rsid w:val="00C90E43"/>
    <w:rsid w:val="00C90E96"/>
    <w:rsid w:val="00C90F67"/>
    <w:rsid w:val="00C910C4"/>
    <w:rsid w:val="00C912F7"/>
    <w:rsid w:val="00C9138F"/>
    <w:rsid w:val="00C9154C"/>
    <w:rsid w:val="00C915FC"/>
    <w:rsid w:val="00C917AC"/>
    <w:rsid w:val="00C91954"/>
    <w:rsid w:val="00C91A8A"/>
    <w:rsid w:val="00C91C6A"/>
    <w:rsid w:val="00C922EC"/>
    <w:rsid w:val="00C9244C"/>
    <w:rsid w:val="00C92928"/>
    <w:rsid w:val="00C929B3"/>
    <w:rsid w:val="00C92A69"/>
    <w:rsid w:val="00C92C93"/>
    <w:rsid w:val="00C92DEA"/>
    <w:rsid w:val="00C931B9"/>
    <w:rsid w:val="00C931CD"/>
    <w:rsid w:val="00C935BB"/>
    <w:rsid w:val="00C9371D"/>
    <w:rsid w:val="00C93947"/>
    <w:rsid w:val="00C93F40"/>
    <w:rsid w:val="00C94044"/>
    <w:rsid w:val="00C94252"/>
    <w:rsid w:val="00C945DB"/>
    <w:rsid w:val="00C9477C"/>
    <w:rsid w:val="00C9492D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A3F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694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8C"/>
    <w:rsid w:val="00CA2AFC"/>
    <w:rsid w:val="00CA31E6"/>
    <w:rsid w:val="00CA3270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E4"/>
    <w:rsid w:val="00CA4A7D"/>
    <w:rsid w:val="00CA4E8E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A7D73"/>
    <w:rsid w:val="00CB033C"/>
    <w:rsid w:val="00CB0588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925"/>
    <w:rsid w:val="00CB2B66"/>
    <w:rsid w:val="00CB2B77"/>
    <w:rsid w:val="00CB2DFB"/>
    <w:rsid w:val="00CB2E2D"/>
    <w:rsid w:val="00CB37B4"/>
    <w:rsid w:val="00CB3840"/>
    <w:rsid w:val="00CB3A35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1A0"/>
    <w:rsid w:val="00CB7384"/>
    <w:rsid w:val="00CB7744"/>
    <w:rsid w:val="00CB78A7"/>
    <w:rsid w:val="00CB7D5C"/>
    <w:rsid w:val="00CB7EFC"/>
    <w:rsid w:val="00CB7F42"/>
    <w:rsid w:val="00CB7FDD"/>
    <w:rsid w:val="00CB7FEC"/>
    <w:rsid w:val="00CC0017"/>
    <w:rsid w:val="00CC004C"/>
    <w:rsid w:val="00CC0051"/>
    <w:rsid w:val="00CC00C3"/>
    <w:rsid w:val="00CC02DE"/>
    <w:rsid w:val="00CC04AF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242"/>
    <w:rsid w:val="00CC452B"/>
    <w:rsid w:val="00CC4846"/>
    <w:rsid w:val="00CC4885"/>
    <w:rsid w:val="00CC4B74"/>
    <w:rsid w:val="00CC4E69"/>
    <w:rsid w:val="00CC5026"/>
    <w:rsid w:val="00CC523A"/>
    <w:rsid w:val="00CC5294"/>
    <w:rsid w:val="00CC5340"/>
    <w:rsid w:val="00CC59D3"/>
    <w:rsid w:val="00CC5ECB"/>
    <w:rsid w:val="00CC5F2A"/>
    <w:rsid w:val="00CC6021"/>
    <w:rsid w:val="00CC602C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6E8E"/>
    <w:rsid w:val="00CC7152"/>
    <w:rsid w:val="00CC71F8"/>
    <w:rsid w:val="00CC752E"/>
    <w:rsid w:val="00CC76F1"/>
    <w:rsid w:val="00CC76F6"/>
    <w:rsid w:val="00CC7766"/>
    <w:rsid w:val="00CC776E"/>
    <w:rsid w:val="00CC77E6"/>
    <w:rsid w:val="00CC7B52"/>
    <w:rsid w:val="00CC7D69"/>
    <w:rsid w:val="00CD01FD"/>
    <w:rsid w:val="00CD0649"/>
    <w:rsid w:val="00CD0869"/>
    <w:rsid w:val="00CD0902"/>
    <w:rsid w:val="00CD0A59"/>
    <w:rsid w:val="00CD0A6C"/>
    <w:rsid w:val="00CD0DAB"/>
    <w:rsid w:val="00CD0E94"/>
    <w:rsid w:val="00CD123D"/>
    <w:rsid w:val="00CD1B7E"/>
    <w:rsid w:val="00CD2157"/>
    <w:rsid w:val="00CD24B6"/>
    <w:rsid w:val="00CD254E"/>
    <w:rsid w:val="00CD269D"/>
    <w:rsid w:val="00CD2716"/>
    <w:rsid w:val="00CD28ED"/>
    <w:rsid w:val="00CD2956"/>
    <w:rsid w:val="00CD2F28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0D0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2E2"/>
    <w:rsid w:val="00CD542A"/>
    <w:rsid w:val="00CD54CD"/>
    <w:rsid w:val="00CD5775"/>
    <w:rsid w:val="00CD583B"/>
    <w:rsid w:val="00CD5AD2"/>
    <w:rsid w:val="00CD5C55"/>
    <w:rsid w:val="00CD5FC4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3B6"/>
    <w:rsid w:val="00CD7731"/>
    <w:rsid w:val="00CD7785"/>
    <w:rsid w:val="00CD77D9"/>
    <w:rsid w:val="00CD783F"/>
    <w:rsid w:val="00CD7A8E"/>
    <w:rsid w:val="00CE00AC"/>
    <w:rsid w:val="00CE00FD"/>
    <w:rsid w:val="00CE031B"/>
    <w:rsid w:val="00CE08B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D87"/>
    <w:rsid w:val="00CE32A5"/>
    <w:rsid w:val="00CE34D6"/>
    <w:rsid w:val="00CE37B3"/>
    <w:rsid w:val="00CE3869"/>
    <w:rsid w:val="00CE3FCD"/>
    <w:rsid w:val="00CE4211"/>
    <w:rsid w:val="00CE42E4"/>
    <w:rsid w:val="00CE4714"/>
    <w:rsid w:val="00CE489A"/>
    <w:rsid w:val="00CE49AB"/>
    <w:rsid w:val="00CE5523"/>
    <w:rsid w:val="00CE5660"/>
    <w:rsid w:val="00CE58F2"/>
    <w:rsid w:val="00CE59C2"/>
    <w:rsid w:val="00CE5DC4"/>
    <w:rsid w:val="00CE6070"/>
    <w:rsid w:val="00CE61A7"/>
    <w:rsid w:val="00CE678A"/>
    <w:rsid w:val="00CE695E"/>
    <w:rsid w:val="00CE6A17"/>
    <w:rsid w:val="00CE6D64"/>
    <w:rsid w:val="00CE6FBC"/>
    <w:rsid w:val="00CE70F6"/>
    <w:rsid w:val="00CE7104"/>
    <w:rsid w:val="00CE780C"/>
    <w:rsid w:val="00CE7AF0"/>
    <w:rsid w:val="00CE7BB5"/>
    <w:rsid w:val="00CE7BC0"/>
    <w:rsid w:val="00CE7F57"/>
    <w:rsid w:val="00CE7F7D"/>
    <w:rsid w:val="00CF004C"/>
    <w:rsid w:val="00CF036E"/>
    <w:rsid w:val="00CF0574"/>
    <w:rsid w:val="00CF06C2"/>
    <w:rsid w:val="00CF0799"/>
    <w:rsid w:val="00CF07BC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09A"/>
    <w:rsid w:val="00CF4441"/>
    <w:rsid w:val="00CF44E8"/>
    <w:rsid w:val="00CF49D8"/>
    <w:rsid w:val="00CF50F3"/>
    <w:rsid w:val="00CF5188"/>
    <w:rsid w:val="00CF51EB"/>
    <w:rsid w:val="00CF5308"/>
    <w:rsid w:val="00CF53DD"/>
    <w:rsid w:val="00CF5897"/>
    <w:rsid w:val="00CF59ED"/>
    <w:rsid w:val="00CF6103"/>
    <w:rsid w:val="00CF6189"/>
    <w:rsid w:val="00CF6245"/>
    <w:rsid w:val="00CF6348"/>
    <w:rsid w:val="00CF6384"/>
    <w:rsid w:val="00CF67E1"/>
    <w:rsid w:val="00CF6B46"/>
    <w:rsid w:val="00CF6DE6"/>
    <w:rsid w:val="00CF721A"/>
    <w:rsid w:val="00CF73C4"/>
    <w:rsid w:val="00CF7516"/>
    <w:rsid w:val="00CF7633"/>
    <w:rsid w:val="00CF7724"/>
    <w:rsid w:val="00CF7DC5"/>
    <w:rsid w:val="00CF7DD6"/>
    <w:rsid w:val="00CF7E45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618"/>
    <w:rsid w:val="00D027C1"/>
    <w:rsid w:val="00D02B97"/>
    <w:rsid w:val="00D02B9D"/>
    <w:rsid w:val="00D02ED1"/>
    <w:rsid w:val="00D02F0D"/>
    <w:rsid w:val="00D031B8"/>
    <w:rsid w:val="00D03321"/>
    <w:rsid w:val="00D0368B"/>
    <w:rsid w:val="00D037DC"/>
    <w:rsid w:val="00D03CBB"/>
    <w:rsid w:val="00D03EC6"/>
    <w:rsid w:val="00D03EF7"/>
    <w:rsid w:val="00D03F9A"/>
    <w:rsid w:val="00D0429C"/>
    <w:rsid w:val="00D042A8"/>
    <w:rsid w:val="00D04305"/>
    <w:rsid w:val="00D0495F"/>
    <w:rsid w:val="00D04BA7"/>
    <w:rsid w:val="00D04DD9"/>
    <w:rsid w:val="00D04E21"/>
    <w:rsid w:val="00D054DB"/>
    <w:rsid w:val="00D05C8A"/>
    <w:rsid w:val="00D05CBE"/>
    <w:rsid w:val="00D05CEE"/>
    <w:rsid w:val="00D0611B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C86"/>
    <w:rsid w:val="00D110CB"/>
    <w:rsid w:val="00D11315"/>
    <w:rsid w:val="00D11572"/>
    <w:rsid w:val="00D11671"/>
    <w:rsid w:val="00D1184A"/>
    <w:rsid w:val="00D11A86"/>
    <w:rsid w:val="00D11C71"/>
    <w:rsid w:val="00D1222F"/>
    <w:rsid w:val="00D123EB"/>
    <w:rsid w:val="00D124CF"/>
    <w:rsid w:val="00D1256A"/>
    <w:rsid w:val="00D125F0"/>
    <w:rsid w:val="00D127B2"/>
    <w:rsid w:val="00D12814"/>
    <w:rsid w:val="00D128AB"/>
    <w:rsid w:val="00D128C0"/>
    <w:rsid w:val="00D129C6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410"/>
    <w:rsid w:val="00D1471D"/>
    <w:rsid w:val="00D14762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1D9"/>
    <w:rsid w:val="00D2064F"/>
    <w:rsid w:val="00D20678"/>
    <w:rsid w:val="00D20AD1"/>
    <w:rsid w:val="00D20B61"/>
    <w:rsid w:val="00D2173C"/>
    <w:rsid w:val="00D21748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7AA"/>
    <w:rsid w:val="00D2290B"/>
    <w:rsid w:val="00D229F8"/>
    <w:rsid w:val="00D22A9E"/>
    <w:rsid w:val="00D22B93"/>
    <w:rsid w:val="00D22E2E"/>
    <w:rsid w:val="00D230C3"/>
    <w:rsid w:val="00D232DC"/>
    <w:rsid w:val="00D2339B"/>
    <w:rsid w:val="00D238CF"/>
    <w:rsid w:val="00D2393E"/>
    <w:rsid w:val="00D23B70"/>
    <w:rsid w:val="00D23E39"/>
    <w:rsid w:val="00D24024"/>
    <w:rsid w:val="00D24096"/>
    <w:rsid w:val="00D241B1"/>
    <w:rsid w:val="00D241CF"/>
    <w:rsid w:val="00D245F8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01C"/>
    <w:rsid w:val="00D261F3"/>
    <w:rsid w:val="00D26B3B"/>
    <w:rsid w:val="00D26B85"/>
    <w:rsid w:val="00D26D6D"/>
    <w:rsid w:val="00D26E02"/>
    <w:rsid w:val="00D27132"/>
    <w:rsid w:val="00D2719B"/>
    <w:rsid w:val="00D277CB"/>
    <w:rsid w:val="00D27CEE"/>
    <w:rsid w:val="00D27FE5"/>
    <w:rsid w:val="00D30216"/>
    <w:rsid w:val="00D305DE"/>
    <w:rsid w:val="00D30A97"/>
    <w:rsid w:val="00D30BD0"/>
    <w:rsid w:val="00D3128C"/>
    <w:rsid w:val="00D31441"/>
    <w:rsid w:val="00D31582"/>
    <w:rsid w:val="00D31683"/>
    <w:rsid w:val="00D3187F"/>
    <w:rsid w:val="00D31965"/>
    <w:rsid w:val="00D3232C"/>
    <w:rsid w:val="00D3256E"/>
    <w:rsid w:val="00D327C4"/>
    <w:rsid w:val="00D3283B"/>
    <w:rsid w:val="00D32B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8"/>
    <w:rsid w:val="00D367E8"/>
    <w:rsid w:val="00D36825"/>
    <w:rsid w:val="00D36A10"/>
    <w:rsid w:val="00D36A12"/>
    <w:rsid w:val="00D36A2F"/>
    <w:rsid w:val="00D37104"/>
    <w:rsid w:val="00D3767D"/>
    <w:rsid w:val="00D37A1B"/>
    <w:rsid w:val="00D37AA6"/>
    <w:rsid w:val="00D402FB"/>
    <w:rsid w:val="00D40389"/>
    <w:rsid w:val="00D40589"/>
    <w:rsid w:val="00D406AE"/>
    <w:rsid w:val="00D40774"/>
    <w:rsid w:val="00D40B2D"/>
    <w:rsid w:val="00D40F8B"/>
    <w:rsid w:val="00D415A2"/>
    <w:rsid w:val="00D41C4E"/>
    <w:rsid w:val="00D42172"/>
    <w:rsid w:val="00D42B34"/>
    <w:rsid w:val="00D4309D"/>
    <w:rsid w:val="00D43131"/>
    <w:rsid w:val="00D432C4"/>
    <w:rsid w:val="00D43F84"/>
    <w:rsid w:val="00D43F8A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BB8"/>
    <w:rsid w:val="00D45EA6"/>
    <w:rsid w:val="00D460F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8C7"/>
    <w:rsid w:val="00D50BCB"/>
    <w:rsid w:val="00D50C95"/>
    <w:rsid w:val="00D5120D"/>
    <w:rsid w:val="00D5145B"/>
    <w:rsid w:val="00D51487"/>
    <w:rsid w:val="00D51973"/>
    <w:rsid w:val="00D51AE0"/>
    <w:rsid w:val="00D51D1A"/>
    <w:rsid w:val="00D51D4D"/>
    <w:rsid w:val="00D51F7B"/>
    <w:rsid w:val="00D51FC9"/>
    <w:rsid w:val="00D52415"/>
    <w:rsid w:val="00D52747"/>
    <w:rsid w:val="00D52757"/>
    <w:rsid w:val="00D5282B"/>
    <w:rsid w:val="00D52BC8"/>
    <w:rsid w:val="00D537C9"/>
    <w:rsid w:val="00D537E2"/>
    <w:rsid w:val="00D53B0C"/>
    <w:rsid w:val="00D53D7F"/>
    <w:rsid w:val="00D53FA3"/>
    <w:rsid w:val="00D5406B"/>
    <w:rsid w:val="00D543E9"/>
    <w:rsid w:val="00D54451"/>
    <w:rsid w:val="00D54570"/>
    <w:rsid w:val="00D5486B"/>
    <w:rsid w:val="00D548BF"/>
    <w:rsid w:val="00D54A28"/>
    <w:rsid w:val="00D54AD0"/>
    <w:rsid w:val="00D54CBF"/>
    <w:rsid w:val="00D55720"/>
    <w:rsid w:val="00D55E6F"/>
    <w:rsid w:val="00D563D7"/>
    <w:rsid w:val="00D56675"/>
    <w:rsid w:val="00D5696D"/>
    <w:rsid w:val="00D56E05"/>
    <w:rsid w:val="00D56E6F"/>
    <w:rsid w:val="00D57213"/>
    <w:rsid w:val="00D57C33"/>
    <w:rsid w:val="00D57DF9"/>
    <w:rsid w:val="00D6080A"/>
    <w:rsid w:val="00D608A3"/>
    <w:rsid w:val="00D60DC4"/>
    <w:rsid w:val="00D60E0E"/>
    <w:rsid w:val="00D610BA"/>
    <w:rsid w:val="00D615A4"/>
    <w:rsid w:val="00D61614"/>
    <w:rsid w:val="00D616D2"/>
    <w:rsid w:val="00D618B3"/>
    <w:rsid w:val="00D61DF2"/>
    <w:rsid w:val="00D61EDB"/>
    <w:rsid w:val="00D61FB9"/>
    <w:rsid w:val="00D620B4"/>
    <w:rsid w:val="00D6230A"/>
    <w:rsid w:val="00D6273A"/>
    <w:rsid w:val="00D628C8"/>
    <w:rsid w:val="00D62C17"/>
    <w:rsid w:val="00D62C62"/>
    <w:rsid w:val="00D62E72"/>
    <w:rsid w:val="00D62F80"/>
    <w:rsid w:val="00D63432"/>
    <w:rsid w:val="00D63949"/>
    <w:rsid w:val="00D63A82"/>
    <w:rsid w:val="00D63C7D"/>
    <w:rsid w:val="00D640E2"/>
    <w:rsid w:val="00D64201"/>
    <w:rsid w:val="00D64642"/>
    <w:rsid w:val="00D647FD"/>
    <w:rsid w:val="00D649D6"/>
    <w:rsid w:val="00D653C6"/>
    <w:rsid w:val="00D654B5"/>
    <w:rsid w:val="00D65AF4"/>
    <w:rsid w:val="00D65B34"/>
    <w:rsid w:val="00D65C69"/>
    <w:rsid w:val="00D65DCB"/>
    <w:rsid w:val="00D65E17"/>
    <w:rsid w:val="00D6605F"/>
    <w:rsid w:val="00D66236"/>
    <w:rsid w:val="00D66729"/>
    <w:rsid w:val="00D66916"/>
    <w:rsid w:val="00D66B4B"/>
    <w:rsid w:val="00D66BDE"/>
    <w:rsid w:val="00D66C11"/>
    <w:rsid w:val="00D66C3B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1FC7"/>
    <w:rsid w:val="00D7262D"/>
    <w:rsid w:val="00D7270B"/>
    <w:rsid w:val="00D7298D"/>
    <w:rsid w:val="00D732A9"/>
    <w:rsid w:val="00D736CA"/>
    <w:rsid w:val="00D737E9"/>
    <w:rsid w:val="00D73883"/>
    <w:rsid w:val="00D738D6"/>
    <w:rsid w:val="00D73A37"/>
    <w:rsid w:val="00D73DCA"/>
    <w:rsid w:val="00D74250"/>
    <w:rsid w:val="00D74479"/>
    <w:rsid w:val="00D74962"/>
    <w:rsid w:val="00D749A0"/>
    <w:rsid w:val="00D74A5B"/>
    <w:rsid w:val="00D74CCD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382"/>
    <w:rsid w:val="00D80532"/>
    <w:rsid w:val="00D807B3"/>
    <w:rsid w:val="00D809B7"/>
    <w:rsid w:val="00D80A5B"/>
    <w:rsid w:val="00D80BE6"/>
    <w:rsid w:val="00D80CE7"/>
    <w:rsid w:val="00D80CFA"/>
    <w:rsid w:val="00D80D7D"/>
    <w:rsid w:val="00D80D8F"/>
    <w:rsid w:val="00D80E46"/>
    <w:rsid w:val="00D80ECE"/>
    <w:rsid w:val="00D810E7"/>
    <w:rsid w:val="00D816F7"/>
    <w:rsid w:val="00D81A89"/>
    <w:rsid w:val="00D81A8B"/>
    <w:rsid w:val="00D81BAA"/>
    <w:rsid w:val="00D81F3A"/>
    <w:rsid w:val="00D81F79"/>
    <w:rsid w:val="00D8262E"/>
    <w:rsid w:val="00D826A5"/>
    <w:rsid w:val="00D82774"/>
    <w:rsid w:val="00D8293E"/>
    <w:rsid w:val="00D82C41"/>
    <w:rsid w:val="00D82EAB"/>
    <w:rsid w:val="00D83434"/>
    <w:rsid w:val="00D8383C"/>
    <w:rsid w:val="00D83CD7"/>
    <w:rsid w:val="00D83F50"/>
    <w:rsid w:val="00D84504"/>
    <w:rsid w:val="00D848B3"/>
    <w:rsid w:val="00D84AE4"/>
    <w:rsid w:val="00D84AFD"/>
    <w:rsid w:val="00D855CA"/>
    <w:rsid w:val="00D856EC"/>
    <w:rsid w:val="00D85B5A"/>
    <w:rsid w:val="00D85F1F"/>
    <w:rsid w:val="00D862B6"/>
    <w:rsid w:val="00D867AE"/>
    <w:rsid w:val="00D867BE"/>
    <w:rsid w:val="00D86871"/>
    <w:rsid w:val="00D86DEF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298"/>
    <w:rsid w:val="00D90623"/>
    <w:rsid w:val="00D90695"/>
    <w:rsid w:val="00D9076A"/>
    <w:rsid w:val="00D90C26"/>
    <w:rsid w:val="00D90E69"/>
    <w:rsid w:val="00D9115D"/>
    <w:rsid w:val="00D9118E"/>
    <w:rsid w:val="00D912A1"/>
    <w:rsid w:val="00D9134D"/>
    <w:rsid w:val="00D914C6"/>
    <w:rsid w:val="00D91734"/>
    <w:rsid w:val="00D91804"/>
    <w:rsid w:val="00D9185F"/>
    <w:rsid w:val="00D91BA9"/>
    <w:rsid w:val="00D91D09"/>
    <w:rsid w:val="00D91D94"/>
    <w:rsid w:val="00D91D9F"/>
    <w:rsid w:val="00D91DF1"/>
    <w:rsid w:val="00D91E1C"/>
    <w:rsid w:val="00D9218C"/>
    <w:rsid w:val="00D9245C"/>
    <w:rsid w:val="00D929B5"/>
    <w:rsid w:val="00D9354D"/>
    <w:rsid w:val="00D93616"/>
    <w:rsid w:val="00D93FEE"/>
    <w:rsid w:val="00D94370"/>
    <w:rsid w:val="00D9447C"/>
    <w:rsid w:val="00D944AB"/>
    <w:rsid w:val="00D946FA"/>
    <w:rsid w:val="00D94857"/>
    <w:rsid w:val="00D94B4E"/>
    <w:rsid w:val="00D94D79"/>
    <w:rsid w:val="00D9510C"/>
    <w:rsid w:val="00D952A7"/>
    <w:rsid w:val="00D9540C"/>
    <w:rsid w:val="00D95A5F"/>
    <w:rsid w:val="00D95AAD"/>
    <w:rsid w:val="00D95D3A"/>
    <w:rsid w:val="00D95D61"/>
    <w:rsid w:val="00D95F10"/>
    <w:rsid w:val="00D961B3"/>
    <w:rsid w:val="00D962EE"/>
    <w:rsid w:val="00D963B9"/>
    <w:rsid w:val="00D966C3"/>
    <w:rsid w:val="00D96C74"/>
    <w:rsid w:val="00D96CDC"/>
    <w:rsid w:val="00D97278"/>
    <w:rsid w:val="00D974A3"/>
    <w:rsid w:val="00D9793E"/>
    <w:rsid w:val="00D97ABD"/>
    <w:rsid w:val="00D97E3F"/>
    <w:rsid w:val="00DA02A3"/>
    <w:rsid w:val="00DA0308"/>
    <w:rsid w:val="00DA0490"/>
    <w:rsid w:val="00DA06B2"/>
    <w:rsid w:val="00DA0B6A"/>
    <w:rsid w:val="00DA0BBE"/>
    <w:rsid w:val="00DA0EBA"/>
    <w:rsid w:val="00DA1381"/>
    <w:rsid w:val="00DA1401"/>
    <w:rsid w:val="00DA147E"/>
    <w:rsid w:val="00DA15B7"/>
    <w:rsid w:val="00DA17A0"/>
    <w:rsid w:val="00DA17AC"/>
    <w:rsid w:val="00DA17DD"/>
    <w:rsid w:val="00DA194F"/>
    <w:rsid w:val="00DA19C5"/>
    <w:rsid w:val="00DA1E94"/>
    <w:rsid w:val="00DA2078"/>
    <w:rsid w:val="00DA2B49"/>
    <w:rsid w:val="00DA2B62"/>
    <w:rsid w:val="00DA2CEA"/>
    <w:rsid w:val="00DA2DD4"/>
    <w:rsid w:val="00DA2DD8"/>
    <w:rsid w:val="00DA2F27"/>
    <w:rsid w:val="00DA378D"/>
    <w:rsid w:val="00DA3B12"/>
    <w:rsid w:val="00DA3B83"/>
    <w:rsid w:val="00DA3D2E"/>
    <w:rsid w:val="00DA3D8E"/>
    <w:rsid w:val="00DA441C"/>
    <w:rsid w:val="00DA450A"/>
    <w:rsid w:val="00DA455C"/>
    <w:rsid w:val="00DA46AC"/>
    <w:rsid w:val="00DA4BD8"/>
    <w:rsid w:val="00DA4D23"/>
    <w:rsid w:val="00DA4E1F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A7CBA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7C5"/>
    <w:rsid w:val="00DB2AEE"/>
    <w:rsid w:val="00DB31A5"/>
    <w:rsid w:val="00DB379D"/>
    <w:rsid w:val="00DB3828"/>
    <w:rsid w:val="00DB3D2A"/>
    <w:rsid w:val="00DB4395"/>
    <w:rsid w:val="00DB4BFF"/>
    <w:rsid w:val="00DB4CB6"/>
    <w:rsid w:val="00DB4D33"/>
    <w:rsid w:val="00DB4EFB"/>
    <w:rsid w:val="00DB52B6"/>
    <w:rsid w:val="00DB52E7"/>
    <w:rsid w:val="00DB5947"/>
    <w:rsid w:val="00DB59F1"/>
    <w:rsid w:val="00DB5CBE"/>
    <w:rsid w:val="00DB5E9A"/>
    <w:rsid w:val="00DB5F60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739"/>
    <w:rsid w:val="00DB7913"/>
    <w:rsid w:val="00DB7B37"/>
    <w:rsid w:val="00DB7BB2"/>
    <w:rsid w:val="00DB7C8C"/>
    <w:rsid w:val="00DB7EB4"/>
    <w:rsid w:val="00DC02CD"/>
    <w:rsid w:val="00DC053B"/>
    <w:rsid w:val="00DC0776"/>
    <w:rsid w:val="00DC08B6"/>
    <w:rsid w:val="00DC0DB9"/>
    <w:rsid w:val="00DC0E48"/>
    <w:rsid w:val="00DC0E8A"/>
    <w:rsid w:val="00DC0F28"/>
    <w:rsid w:val="00DC0F40"/>
    <w:rsid w:val="00DC0FB9"/>
    <w:rsid w:val="00DC106F"/>
    <w:rsid w:val="00DC1461"/>
    <w:rsid w:val="00DC154D"/>
    <w:rsid w:val="00DC187A"/>
    <w:rsid w:val="00DC1D2B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94C"/>
    <w:rsid w:val="00DC3A81"/>
    <w:rsid w:val="00DC3AF7"/>
    <w:rsid w:val="00DC3E56"/>
    <w:rsid w:val="00DC42DA"/>
    <w:rsid w:val="00DC4385"/>
    <w:rsid w:val="00DC449C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907"/>
    <w:rsid w:val="00DC5CFE"/>
    <w:rsid w:val="00DC62D6"/>
    <w:rsid w:val="00DC6455"/>
    <w:rsid w:val="00DC6B2A"/>
    <w:rsid w:val="00DC7258"/>
    <w:rsid w:val="00DC7271"/>
    <w:rsid w:val="00DC7400"/>
    <w:rsid w:val="00DC757F"/>
    <w:rsid w:val="00DC765E"/>
    <w:rsid w:val="00DC7999"/>
    <w:rsid w:val="00DC7DDD"/>
    <w:rsid w:val="00DD01BE"/>
    <w:rsid w:val="00DD032A"/>
    <w:rsid w:val="00DD0693"/>
    <w:rsid w:val="00DD0A4E"/>
    <w:rsid w:val="00DD0A5B"/>
    <w:rsid w:val="00DD0E0F"/>
    <w:rsid w:val="00DD1480"/>
    <w:rsid w:val="00DD15B9"/>
    <w:rsid w:val="00DD1B45"/>
    <w:rsid w:val="00DD1DDD"/>
    <w:rsid w:val="00DD1E9B"/>
    <w:rsid w:val="00DD2009"/>
    <w:rsid w:val="00DD212C"/>
    <w:rsid w:val="00DD21F4"/>
    <w:rsid w:val="00DD246F"/>
    <w:rsid w:val="00DD2B38"/>
    <w:rsid w:val="00DD31E1"/>
    <w:rsid w:val="00DD3505"/>
    <w:rsid w:val="00DD3619"/>
    <w:rsid w:val="00DD369D"/>
    <w:rsid w:val="00DD3B63"/>
    <w:rsid w:val="00DD42B5"/>
    <w:rsid w:val="00DD437D"/>
    <w:rsid w:val="00DD4472"/>
    <w:rsid w:val="00DD475F"/>
    <w:rsid w:val="00DD4774"/>
    <w:rsid w:val="00DD4781"/>
    <w:rsid w:val="00DD4AC0"/>
    <w:rsid w:val="00DD4B8B"/>
    <w:rsid w:val="00DD4EE3"/>
    <w:rsid w:val="00DD5395"/>
    <w:rsid w:val="00DD5CEB"/>
    <w:rsid w:val="00DD5FF7"/>
    <w:rsid w:val="00DD634F"/>
    <w:rsid w:val="00DD63B5"/>
    <w:rsid w:val="00DD6A9C"/>
    <w:rsid w:val="00DD6AD7"/>
    <w:rsid w:val="00DD6B9E"/>
    <w:rsid w:val="00DD6C6F"/>
    <w:rsid w:val="00DD71AB"/>
    <w:rsid w:val="00DD7419"/>
    <w:rsid w:val="00DD7F45"/>
    <w:rsid w:val="00DD7F80"/>
    <w:rsid w:val="00DE067B"/>
    <w:rsid w:val="00DE0DC2"/>
    <w:rsid w:val="00DE0F4E"/>
    <w:rsid w:val="00DE108C"/>
    <w:rsid w:val="00DE10C1"/>
    <w:rsid w:val="00DE12ED"/>
    <w:rsid w:val="00DE1C5A"/>
    <w:rsid w:val="00DE1D16"/>
    <w:rsid w:val="00DE20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504"/>
    <w:rsid w:val="00DE460B"/>
    <w:rsid w:val="00DE4805"/>
    <w:rsid w:val="00DE4E4B"/>
    <w:rsid w:val="00DE50F8"/>
    <w:rsid w:val="00DE5341"/>
    <w:rsid w:val="00DE53F0"/>
    <w:rsid w:val="00DE53FB"/>
    <w:rsid w:val="00DE547D"/>
    <w:rsid w:val="00DE576B"/>
    <w:rsid w:val="00DE577F"/>
    <w:rsid w:val="00DE5C3C"/>
    <w:rsid w:val="00DE5D29"/>
    <w:rsid w:val="00DE643F"/>
    <w:rsid w:val="00DE67D1"/>
    <w:rsid w:val="00DE69DA"/>
    <w:rsid w:val="00DE6BF9"/>
    <w:rsid w:val="00DE6D01"/>
    <w:rsid w:val="00DE7180"/>
    <w:rsid w:val="00DE72F1"/>
    <w:rsid w:val="00DE73D4"/>
    <w:rsid w:val="00DE77AE"/>
    <w:rsid w:val="00DE7A03"/>
    <w:rsid w:val="00DE7B28"/>
    <w:rsid w:val="00DF0205"/>
    <w:rsid w:val="00DF0252"/>
    <w:rsid w:val="00DF062D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2ED"/>
    <w:rsid w:val="00DF26A7"/>
    <w:rsid w:val="00DF272D"/>
    <w:rsid w:val="00DF2B1F"/>
    <w:rsid w:val="00DF2D79"/>
    <w:rsid w:val="00DF3138"/>
    <w:rsid w:val="00DF3192"/>
    <w:rsid w:val="00DF31E6"/>
    <w:rsid w:val="00DF3ADD"/>
    <w:rsid w:val="00DF3CAF"/>
    <w:rsid w:val="00DF3FD0"/>
    <w:rsid w:val="00DF40BF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5EF0"/>
    <w:rsid w:val="00DF60AA"/>
    <w:rsid w:val="00DF6190"/>
    <w:rsid w:val="00DF62CD"/>
    <w:rsid w:val="00DF63A8"/>
    <w:rsid w:val="00DF6454"/>
    <w:rsid w:val="00DF65AF"/>
    <w:rsid w:val="00DF66F2"/>
    <w:rsid w:val="00DF6934"/>
    <w:rsid w:val="00DF6DAB"/>
    <w:rsid w:val="00DF6EAD"/>
    <w:rsid w:val="00DF712D"/>
    <w:rsid w:val="00DF7178"/>
    <w:rsid w:val="00DF76BA"/>
    <w:rsid w:val="00DF76F8"/>
    <w:rsid w:val="00DF7A1B"/>
    <w:rsid w:val="00DF7B28"/>
    <w:rsid w:val="00DF7C65"/>
    <w:rsid w:val="00DF7D96"/>
    <w:rsid w:val="00DF7F41"/>
    <w:rsid w:val="00E0012E"/>
    <w:rsid w:val="00E002BF"/>
    <w:rsid w:val="00E003A0"/>
    <w:rsid w:val="00E0069D"/>
    <w:rsid w:val="00E00779"/>
    <w:rsid w:val="00E00934"/>
    <w:rsid w:val="00E00990"/>
    <w:rsid w:val="00E00A8A"/>
    <w:rsid w:val="00E00B66"/>
    <w:rsid w:val="00E00C01"/>
    <w:rsid w:val="00E00DA0"/>
    <w:rsid w:val="00E011CE"/>
    <w:rsid w:val="00E01498"/>
    <w:rsid w:val="00E0172F"/>
    <w:rsid w:val="00E01771"/>
    <w:rsid w:val="00E01FA9"/>
    <w:rsid w:val="00E02073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67"/>
    <w:rsid w:val="00E06FED"/>
    <w:rsid w:val="00E0723C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4EB"/>
    <w:rsid w:val="00E14F7E"/>
    <w:rsid w:val="00E150CB"/>
    <w:rsid w:val="00E1570A"/>
    <w:rsid w:val="00E159B3"/>
    <w:rsid w:val="00E15A55"/>
    <w:rsid w:val="00E15F4A"/>
    <w:rsid w:val="00E15F4E"/>
    <w:rsid w:val="00E16E93"/>
    <w:rsid w:val="00E16F18"/>
    <w:rsid w:val="00E17086"/>
    <w:rsid w:val="00E171AE"/>
    <w:rsid w:val="00E173D2"/>
    <w:rsid w:val="00E1744A"/>
    <w:rsid w:val="00E178A5"/>
    <w:rsid w:val="00E17B81"/>
    <w:rsid w:val="00E17C1C"/>
    <w:rsid w:val="00E17DDB"/>
    <w:rsid w:val="00E17E2D"/>
    <w:rsid w:val="00E2020E"/>
    <w:rsid w:val="00E204FB"/>
    <w:rsid w:val="00E20559"/>
    <w:rsid w:val="00E206FF"/>
    <w:rsid w:val="00E20DC1"/>
    <w:rsid w:val="00E20DF4"/>
    <w:rsid w:val="00E2160A"/>
    <w:rsid w:val="00E21D59"/>
    <w:rsid w:val="00E21F08"/>
    <w:rsid w:val="00E220EC"/>
    <w:rsid w:val="00E221ED"/>
    <w:rsid w:val="00E22251"/>
    <w:rsid w:val="00E222F3"/>
    <w:rsid w:val="00E2239B"/>
    <w:rsid w:val="00E223D1"/>
    <w:rsid w:val="00E22418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6A9"/>
    <w:rsid w:val="00E248E2"/>
    <w:rsid w:val="00E24900"/>
    <w:rsid w:val="00E24A9B"/>
    <w:rsid w:val="00E24B22"/>
    <w:rsid w:val="00E24DA3"/>
    <w:rsid w:val="00E25043"/>
    <w:rsid w:val="00E2539C"/>
    <w:rsid w:val="00E2539D"/>
    <w:rsid w:val="00E25424"/>
    <w:rsid w:val="00E260F3"/>
    <w:rsid w:val="00E262BD"/>
    <w:rsid w:val="00E266B2"/>
    <w:rsid w:val="00E266E3"/>
    <w:rsid w:val="00E26A41"/>
    <w:rsid w:val="00E26E91"/>
    <w:rsid w:val="00E27289"/>
    <w:rsid w:val="00E27381"/>
    <w:rsid w:val="00E275BA"/>
    <w:rsid w:val="00E27909"/>
    <w:rsid w:val="00E27C1B"/>
    <w:rsid w:val="00E27D0A"/>
    <w:rsid w:val="00E30406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4C1"/>
    <w:rsid w:val="00E325E5"/>
    <w:rsid w:val="00E32815"/>
    <w:rsid w:val="00E32CD2"/>
    <w:rsid w:val="00E32CE0"/>
    <w:rsid w:val="00E32DBE"/>
    <w:rsid w:val="00E32F60"/>
    <w:rsid w:val="00E3318E"/>
    <w:rsid w:val="00E332C3"/>
    <w:rsid w:val="00E33A88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DAA"/>
    <w:rsid w:val="00E40316"/>
    <w:rsid w:val="00E4035C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EA4"/>
    <w:rsid w:val="00E4207E"/>
    <w:rsid w:val="00E420C1"/>
    <w:rsid w:val="00E42268"/>
    <w:rsid w:val="00E428F8"/>
    <w:rsid w:val="00E42966"/>
    <w:rsid w:val="00E42976"/>
    <w:rsid w:val="00E42C22"/>
    <w:rsid w:val="00E42E02"/>
    <w:rsid w:val="00E42E7E"/>
    <w:rsid w:val="00E42FA3"/>
    <w:rsid w:val="00E431C3"/>
    <w:rsid w:val="00E43205"/>
    <w:rsid w:val="00E4398E"/>
    <w:rsid w:val="00E43A1A"/>
    <w:rsid w:val="00E43C1E"/>
    <w:rsid w:val="00E4426A"/>
    <w:rsid w:val="00E442A3"/>
    <w:rsid w:val="00E444BB"/>
    <w:rsid w:val="00E44B6E"/>
    <w:rsid w:val="00E44C45"/>
    <w:rsid w:val="00E450C1"/>
    <w:rsid w:val="00E454C5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912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05"/>
    <w:rsid w:val="00E515A4"/>
    <w:rsid w:val="00E51A5A"/>
    <w:rsid w:val="00E51A9F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2AF0"/>
    <w:rsid w:val="00E52E2B"/>
    <w:rsid w:val="00E53190"/>
    <w:rsid w:val="00E531ED"/>
    <w:rsid w:val="00E53766"/>
    <w:rsid w:val="00E538F1"/>
    <w:rsid w:val="00E53BB8"/>
    <w:rsid w:val="00E53E56"/>
    <w:rsid w:val="00E5409E"/>
    <w:rsid w:val="00E541E0"/>
    <w:rsid w:val="00E54809"/>
    <w:rsid w:val="00E54B44"/>
    <w:rsid w:val="00E54B94"/>
    <w:rsid w:val="00E54F44"/>
    <w:rsid w:val="00E55000"/>
    <w:rsid w:val="00E5575C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7BA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0FD2"/>
    <w:rsid w:val="00E61139"/>
    <w:rsid w:val="00E61184"/>
    <w:rsid w:val="00E61319"/>
    <w:rsid w:val="00E6144A"/>
    <w:rsid w:val="00E616AE"/>
    <w:rsid w:val="00E6172A"/>
    <w:rsid w:val="00E61E5A"/>
    <w:rsid w:val="00E621CD"/>
    <w:rsid w:val="00E623A0"/>
    <w:rsid w:val="00E62CEC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341"/>
    <w:rsid w:val="00E64607"/>
    <w:rsid w:val="00E646CD"/>
    <w:rsid w:val="00E6487A"/>
    <w:rsid w:val="00E64ADA"/>
    <w:rsid w:val="00E64DDF"/>
    <w:rsid w:val="00E6516C"/>
    <w:rsid w:val="00E65344"/>
    <w:rsid w:val="00E6551E"/>
    <w:rsid w:val="00E655F3"/>
    <w:rsid w:val="00E65866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65"/>
    <w:rsid w:val="00E71D45"/>
    <w:rsid w:val="00E720F6"/>
    <w:rsid w:val="00E7224E"/>
    <w:rsid w:val="00E722E7"/>
    <w:rsid w:val="00E72392"/>
    <w:rsid w:val="00E7307A"/>
    <w:rsid w:val="00E73083"/>
    <w:rsid w:val="00E73400"/>
    <w:rsid w:val="00E7341E"/>
    <w:rsid w:val="00E734C0"/>
    <w:rsid w:val="00E734F6"/>
    <w:rsid w:val="00E735F2"/>
    <w:rsid w:val="00E736B9"/>
    <w:rsid w:val="00E738EE"/>
    <w:rsid w:val="00E7417A"/>
    <w:rsid w:val="00E742B8"/>
    <w:rsid w:val="00E74751"/>
    <w:rsid w:val="00E74ADF"/>
    <w:rsid w:val="00E74BCA"/>
    <w:rsid w:val="00E74EA8"/>
    <w:rsid w:val="00E74EB3"/>
    <w:rsid w:val="00E75029"/>
    <w:rsid w:val="00E75205"/>
    <w:rsid w:val="00E7553F"/>
    <w:rsid w:val="00E755E8"/>
    <w:rsid w:val="00E75A4B"/>
    <w:rsid w:val="00E75D79"/>
    <w:rsid w:val="00E7611C"/>
    <w:rsid w:val="00E7662E"/>
    <w:rsid w:val="00E7672D"/>
    <w:rsid w:val="00E76858"/>
    <w:rsid w:val="00E76A07"/>
    <w:rsid w:val="00E76C12"/>
    <w:rsid w:val="00E77352"/>
    <w:rsid w:val="00E77645"/>
    <w:rsid w:val="00E77897"/>
    <w:rsid w:val="00E77EF0"/>
    <w:rsid w:val="00E8050B"/>
    <w:rsid w:val="00E80570"/>
    <w:rsid w:val="00E80849"/>
    <w:rsid w:val="00E80C5C"/>
    <w:rsid w:val="00E80D5E"/>
    <w:rsid w:val="00E80F32"/>
    <w:rsid w:val="00E81201"/>
    <w:rsid w:val="00E81433"/>
    <w:rsid w:val="00E81563"/>
    <w:rsid w:val="00E8172D"/>
    <w:rsid w:val="00E819F5"/>
    <w:rsid w:val="00E81AF6"/>
    <w:rsid w:val="00E81DFA"/>
    <w:rsid w:val="00E825C3"/>
    <w:rsid w:val="00E8266D"/>
    <w:rsid w:val="00E826D8"/>
    <w:rsid w:val="00E8277B"/>
    <w:rsid w:val="00E82A1F"/>
    <w:rsid w:val="00E82ABF"/>
    <w:rsid w:val="00E830EB"/>
    <w:rsid w:val="00E83224"/>
    <w:rsid w:val="00E8388A"/>
    <w:rsid w:val="00E83A9F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924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D51"/>
    <w:rsid w:val="00E91E3B"/>
    <w:rsid w:val="00E91F79"/>
    <w:rsid w:val="00E92072"/>
    <w:rsid w:val="00E92222"/>
    <w:rsid w:val="00E9232A"/>
    <w:rsid w:val="00E9236D"/>
    <w:rsid w:val="00E92610"/>
    <w:rsid w:val="00E928AF"/>
    <w:rsid w:val="00E92AD8"/>
    <w:rsid w:val="00E92B30"/>
    <w:rsid w:val="00E92CAE"/>
    <w:rsid w:val="00E92CD1"/>
    <w:rsid w:val="00E92D1C"/>
    <w:rsid w:val="00E92EFF"/>
    <w:rsid w:val="00E93195"/>
    <w:rsid w:val="00E9360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366"/>
    <w:rsid w:val="00E958FB"/>
    <w:rsid w:val="00E95939"/>
    <w:rsid w:val="00E95D65"/>
    <w:rsid w:val="00E95EA0"/>
    <w:rsid w:val="00E96016"/>
    <w:rsid w:val="00E960C4"/>
    <w:rsid w:val="00E9619D"/>
    <w:rsid w:val="00E969A0"/>
    <w:rsid w:val="00E96A66"/>
    <w:rsid w:val="00E96F0B"/>
    <w:rsid w:val="00E96FC3"/>
    <w:rsid w:val="00E97069"/>
    <w:rsid w:val="00E9711D"/>
    <w:rsid w:val="00E971C6"/>
    <w:rsid w:val="00E9728E"/>
    <w:rsid w:val="00E975D7"/>
    <w:rsid w:val="00E97640"/>
    <w:rsid w:val="00E977AE"/>
    <w:rsid w:val="00E979BE"/>
    <w:rsid w:val="00E97B67"/>
    <w:rsid w:val="00EA0089"/>
    <w:rsid w:val="00EA09A2"/>
    <w:rsid w:val="00EA09FD"/>
    <w:rsid w:val="00EA0A15"/>
    <w:rsid w:val="00EA1041"/>
    <w:rsid w:val="00EA10B3"/>
    <w:rsid w:val="00EA1359"/>
    <w:rsid w:val="00EA138B"/>
    <w:rsid w:val="00EA1410"/>
    <w:rsid w:val="00EA14A2"/>
    <w:rsid w:val="00EA1A0C"/>
    <w:rsid w:val="00EA1F7F"/>
    <w:rsid w:val="00EA26FB"/>
    <w:rsid w:val="00EA2B10"/>
    <w:rsid w:val="00EA2B87"/>
    <w:rsid w:val="00EA2B90"/>
    <w:rsid w:val="00EA2C20"/>
    <w:rsid w:val="00EA2D7B"/>
    <w:rsid w:val="00EA3036"/>
    <w:rsid w:val="00EA33BA"/>
    <w:rsid w:val="00EA3581"/>
    <w:rsid w:val="00EA365B"/>
    <w:rsid w:val="00EA3A97"/>
    <w:rsid w:val="00EA41F9"/>
    <w:rsid w:val="00EA4789"/>
    <w:rsid w:val="00EA4B01"/>
    <w:rsid w:val="00EA4B06"/>
    <w:rsid w:val="00EA4DAF"/>
    <w:rsid w:val="00EA4E51"/>
    <w:rsid w:val="00EA4ED4"/>
    <w:rsid w:val="00EA4FCE"/>
    <w:rsid w:val="00EA5B29"/>
    <w:rsid w:val="00EA5D2D"/>
    <w:rsid w:val="00EA6373"/>
    <w:rsid w:val="00EA6890"/>
    <w:rsid w:val="00EA6AE2"/>
    <w:rsid w:val="00EA6BF9"/>
    <w:rsid w:val="00EA6D73"/>
    <w:rsid w:val="00EA6DE4"/>
    <w:rsid w:val="00EA7014"/>
    <w:rsid w:val="00EA75CF"/>
    <w:rsid w:val="00EA7610"/>
    <w:rsid w:val="00EA799A"/>
    <w:rsid w:val="00EB0151"/>
    <w:rsid w:val="00EB0348"/>
    <w:rsid w:val="00EB035B"/>
    <w:rsid w:val="00EB0564"/>
    <w:rsid w:val="00EB07BA"/>
    <w:rsid w:val="00EB09B7"/>
    <w:rsid w:val="00EB09C0"/>
    <w:rsid w:val="00EB0AE1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5C1"/>
    <w:rsid w:val="00EB3651"/>
    <w:rsid w:val="00EB38EC"/>
    <w:rsid w:val="00EB39F3"/>
    <w:rsid w:val="00EB433E"/>
    <w:rsid w:val="00EB4389"/>
    <w:rsid w:val="00EB4535"/>
    <w:rsid w:val="00EB4CDE"/>
    <w:rsid w:val="00EB4E0E"/>
    <w:rsid w:val="00EB4E70"/>
    <w:rsid w:val="00EB4ED5"/>
    <w:rsid w:val="00EB4F68"/>
    <w:rsid w:val="00EB5475"/>
    <w:rsid w:val="00EB56D0"/>
    <w:rsid w:val="00EB57A4"/>
    <w:rsid w:val="00EB5ABC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0"/>
    <w:rsid w:val="00EC002C"/>
    <w:rsid w:val="00EC00D3"/>
    <w:rsid w:val="00EC0142"/>
    <w:rsid w:val="00EC01A8"/>
    <w:rsid w:val="00EC02BE"/>
    <w:rsid w:val="00EC0414"/>
    <w:rsid w:val="00EC044A"/>
    <w:rsid w:val="00EC0773"/>
    <w:rsid w:val="00EC0B47"/>
    <w:rsid w:val="00EC0E0C"/>
    <w:rsid w:val="00EC0EFF"/>
    <w:rsid w:val="00EC12E4"/>
    <w:rsid w:val="00EC1562"/>
    <w:rsid w:val="00EC1943"/>
    <w:rsid w:val="00EC1A67"/>
    <w:rsid w:val="00EC1A97"/>
    <w:rsid w:val="00EC1B9A"/>
    <w:rsid w:val="00EC1C23"/>
    <w:rsid w:val="00EC1DFB"/>
    <w:rsid w:val="00EC1E27"/>
    <w:rsid w:val="00EC2096"/>
    <w:rsid w:val="00EC25FD"/>
    <w:rsid w:val="00EC2871"/>
    <w:rsid w:val="00EC2972"/>
    <w:rsid w:val="00EC2A60"/>
    <w:rsid w:val="00EC2A9B"/>
    <w:rsid w:val="00EC2C2B"/>
    <w:rsid w:val="00EC3036"/>
    <w:rsid w:val="00EC3099"/>
    <w:rsid w:val="00EC34A7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4EB"/>
    <w:rsid w:val="00EC6767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26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52"/>
    <w:rsid w:val="00ED3CBD"/>
    <w:rsid w:val="00ED3F68"/>
    <w:rsid w:val="00ED41F6"/>
    <w:rsid w:val="00ED426E"/>
    <w:rsid w:val="00ED42FD"/>
    <w:rsid w:val="00ED4B79"/>
    <w:rsid w:val="00ED53E6"/>
    <w:rsid w:val="00ED59CE"/>
    <w:rsid w:val="00ED5A0B"/>
    <w:rsid w:val="00ED5C95"/>
    <w:rsid w:val="00ED5EE7"/>
    <w:rsid w:val="00ED619A"/>
    <w:rsid w:val="00ED686C"/>
    <w:rsid w:val="00ED6B78"/>
    <w:rsid w:val="00ED6D58"/>
    <w:rsid w:val="00ED6D94"/>
    <w:rsid w:val="00ED6E2A"/>
    <w:rsid w:val="00ED6F37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0E"/>
    <w:rsid w:val="00EE0C60"/>
    <w:rsid w:val="00EE0D2F"/>
    <w:rsid w:val="00EE13D3"/>
    <w:rsid w:val="00EE1777"/>
    <w:rsid w:val="00EE17FD"/>
    <w:rsid w:val="00EE18FA"/>
    <w:rsid w:val="00EE1A63"/>
    <w:rsid w:val="00EE1C5F"/>
    <w:rsid w:val="00EE1CC6"/>
    <w:rsid w:val="00EE1D15"/>
    <w:rsid w:val="00EE1E7A"/>
    <w:rsid w:val="00EE2008"/>
    <w:rsid w:val="00EE2019"/>
    <w:rsid w:val="00EE238F"/>
    <w:rsid w:val="00EE26D2"/>
    <w:rsid w:val="00EE2933"/>
    <w:rsid w:val="00EE2FAC"/>
    <w:rsid w:val="00EE3074"/>
    <w:rsid w:val="00EE314B"/>
    <w:rsid w:val="00EE33D2"/>
    <w:rsid w:val="00EE34FC"/>
    <w:rsid w:val="00EE36E5"/>
    <w:rsid w:val="00EE3C24"/>
    <w:rsid w:val="00EE3F1D"/>
    <w:rsid w:val="00EE3F28"/>
    <w:rsid w:val="00EE3FA4"/>
    <w:rsid w:val="00EE44EE"/>
    <w:rsid w:val="00EE46AC"/>
    <w:rsid w:val="00EE46B6"/>
    <w:rsid w:val="00EE4C48"/>
    <w:rsid w:val="00EE4E67"/>
    <w:rsid w:val="00EE50F0"/>
    <w:rsid w:val="00EE537A"/>
    <w:rsid w:val="00EE54F5"/>
    <w:rsid w:val="00EE554A"/>
    <w:rsid w:val="00EE568B"/>
    <w:rsid w:val="00EE5765"/>
    <w:rsid w:val="00EE5841"/>
    <w:rsid w:val="00EE5937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992"/>
    <w:rsid w:val="00EE7B17"/>
    <w:rsid w:val="00EE7BF3"/>
    <w:rsid w:val="00EE7D7C"/>
    <w:rsid w:val="00EF01BF"/>
    <w:rsid w:val="00EF0749"/>
    <w:rsid w:val="00EF0765"/>
    <w:rsid w:val="00EF0970"/>
    <w:rsid w:val="00EF0B79"/>
    <w:rsid w:val="00EF0BCF"/>
    <w:rsid w:val="00EF0CC2"/>
    <w:rsid w:val="00EF14F0"/>
    <w:rsid w:val="00EF1511"/>
    <w:rsid w:val="00EF1BD8"/>
    <w:rsid w:val="00EF1C4E"/>
    <w:rsid w:val="00EF1C52"/>
    <w:rsid w:val="00EF1E6B"/>
    <w:rsid w:val="00EF20F1"/>
    <w:rsid w:val="00EF2174"/>
    <w:rsid w:val="00EF21A7"/>
    <w:rsid w:val="00EF2412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EB"/>
    <w:rsid w:val="00EF493A"/>
    <w:rsid w:val="00EF4CBB"/>
    <w:rsid w:val="00EF4DDD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46B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09CF"/>
    <w:rsid w:val="00F0108D"/>
    <w:rsid w:val="00F01133"/>
    <w:rsid w:val="00F01311"/>
    <w:rsid w:val="00F01AB4"/>
    <w:rsid w:val="00F01AC1"/>
    <w:rsid w:val="00F01E57"/>
    <w:rsid w:val="00F020BE"/>
    <w:rsid w:val="00F02197"/>
    <w:rsid w:val="00F0223C"/>
    <w:rsid w:val="00F025A2"/>
    <w:rsid w:val="00F027A6"/>
    <w:rsid w:val="00F0282F"/>
    <w:rsid w:val="00F02F33"/>
    <w:rsid w:val="00F03452"/>
    <w:rsid w:val="00F035DF"/>
    <w:rsid w:val="00F0362C"/>
    <w:rsid w:val="00F03820"/>
    <w:rsid w:val="00F03826"/>
    <w:rsid w:val="00F03DC3"/>
    <w:rsid w:val="00F041FF"/>
    <w:rsid w:val="00F044C8"/>
    <w:rsid w:val="00F0454E"/>
    <w:rsid w:val="00F04712"/>
    <w:rsid w:val="00F04A80"/>
    <w:rsid w:val="00F04B55"/>
    <w:rsid w:val="00F04DF9"/>
    <w:rsid w:val="00F04E24"/>
    <w:rsid w:val="00F04EBC"/>
    <w:rsid w:val="00F05251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17A0"/>
    <w:rsid w:val="00F11D6B"/>
    <w:rsid w:val="00F1230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A80"/>
    <w:rsid w:val="00F13C82"/>
    <w:rsid w:val="00F13D3F"/>
    <w:rsid w:val="00F13F67"/>
    <w:rsid w:val="00F14421"/>
    <w:rsid w:val="00F1449C"/>
    <w:rsid w:val="00F14802"/>
    <w:rsid w:val="00F14847"/>
    <w:rsid w:val="00F14BA8"/>
    <w:rsid w:val="00F15292"/>
    <w:rsid w:val="00F15381"/>
    <w:rsid w:val="00F15489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9A7"/>
    <w:rsid w:val="00F17C96"/>
    <w:rsid w:val="00F20572"/>
    <w:rsid w:val="00F20897"/>
    <w:rsid w:val="00F20915"/>
    <w:rsid w:val="00F20B97"/>
    <w:rsid w:val="00F20C3B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0E3"/>
    <w:rsid w:val="00F231AB"/>
    <w:rsid w:val="00F237C7"/>
    <w:rsid w:val="00F23893"/>
    <w:rsid w:val="00F238B2"/>
    <w:rsid w:val="00F23943"/>
    <w:rsid w:val="00F23CD7"/>
    <w:rsid w:val="00F23DE5"/>
    <w:rsid w:val="00F240BA"/>
    <w:rsid w:val="00F2420A"/>
    <w:rsid w:val="00F2467F"/>
    <w:rsid w:val="00F24EF0"/>
    <w:rsid w:val="00F2516E"/>
    <w:rsid w:val="00F251DD"/>
    <w:rsid w:val="00F25275"/>
    <w:rsid w:val="00F25D79"/>
    <w:rsid w:val="00F25D98"/>
    <w:rsid w:val="00F260D8"/>
    <w:rsid w:val="00F26431"/>
    <w:rsid w:val="00F26779"/>
    <w:rsid w:val="00F26D4C"/>
    <w:rsid w:val="00F26E16"/>
    <w:rsid w:val="00F27205"/>
    <w:rsid w:val="00F27357"/>
    <w:rsid w:val="00F27564"/>
    <w:rsid w:val="00F27840"/>
    <w:rsid w:val="00F27AF5"/>
    <w:rsid w:val="00F27D15"/>
    <w:rsid w:val="00F27D34"/>
    <w:rsid w:val="00F3002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418"/>
    <w:rsid w:val="00F347BC"/>
    <w:rsid w:val="00F350FB"/>
    <w:rsid w:val="00F353BB"/>
    <w:rsid w:val="00F354A2"/>
    <w:rsid w:val="00F35584"/>
    <w:rsid w:val="00F35C1B"/>
    <w:rsid w:val="00F35EF5"/>
    <w:rsid w:val="00F3632C"/>
    <w:rsid w:val="00F36A7B"/>
    <w:rsid w:val="00F36B24"/>
    <w:rsid w:val="00F36BF1"/>
    <w:rsid w:val="00F36C15"/>
    <w:rsid w:val="00F371AF"/>
    <w:rsid w:val="00F37750"/>
    <w:rsid w:val="00F379FD"/>
    <w:rsid w:val="00F37A41"/>
    <w:rsid w:val="00F37BB9"/>
    <w:rsid w:val="00F37CDC"/>
    <w:rsid w:val="00F40093"/>
    <w:rsid w:val="00F40177"/>
    <w:rsid w:val="00F401D8"/>
    <w:rsid w:val="00F406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61"/>
    <w:rsid w:val="00F438A7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AA4"/>
    <w:rsid w:val="00F45F7F"/>
    <w:rsid w:val="00F4614C"/>
    <w:rsid w:val="00F463F9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47EC9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2F29"/>
    <w:rsid w:val="00F53198"/>
    <w:rsid w:val="00F531F9"/>
    <w:rsid w:val="00F5320D"/>
    <w:rsid w:val="00F534DA"/>
    <w:rsid w:val="00F53531"/>
    <w:rsid w:val="00F535A7"/>
    <w:rsid w:val="00F537AA"/>
    <w:rsid w:val="00F537EB"/>
    <w:rsid w:val="00F543B5"/>
    <w:rsid w:val="00F54420"/>
    <w:rsid w:val="00F54431"/>
    <w:rsid w:val="00F54480"/>
    <w:rsid w:val="00F545A1"/>
    <w:rsid w:val="00F5480C"/>
    <w:rsid w:val="00F54DA7"/>
    <w:rsid w:val="00F54F25"/>
    <w:rsid w:val="00F551A5"/>
    <w:rsid w:val="00F558BD"/>
    <w:rsid w:val="00F55985"/>
    <w:rsid w:val="00F55C6F"/>
    <w:rsid w:val="00F55CBB"/>
    <w:rsid w:val="00F55CF5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1F6"/>
    <w:rsid w:val="00F61411"/>
    <w:rsid w:val="00F61770"/>
    <w:rsid w:val="00F61773"/>
    <w:rsid w:val="00F619AD"/>
    <w:rsid w:val="00F619D2"/>
    <w:rsid w:val="00F61A58"/>
    <w:rsid w:val="00F61B48"/>
    <w:rsid w:val="00F61C91"/>
    <w:rsid w:val="00F61F2B"/>
    <w:rsid w:val="00F61FA1"/>
    <w:rsid w:val="00F62028"/>
    <w:rsid w:val="00F62154"/>
    <w:rsid w:val="00F6221C"/>
    <w:rsid w:val="00F62519"/>
    <w:rsid w:val="00F62A70"/>
    <w:rsid w:val="00F62BFC"/>
    <w:rsid w:val="00F633A7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80"/>
    <w:rsid w:val="00F6699F"/>
    <w:rsid w:val="00F66D12"/>
    <w:rsid w:val="00F66E7A"/>
    <w:rsid w:val="00F66F83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271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19E"/>
    <w:rsid w:val="00F72200"/>
    <w:rsid w:val="00F722E8"/>
    <w:rsid w:val="00F72426"/>
    <w:rsid w:val="00F7258C"/>
    <w:rsid w:val="00F726AD"/>
    <w:rsid w:val="00F727E7"/>
    <w:rsid w:val="00F72B2C"/>
    <w:rsid w:val="00F72F4B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C5"/>
    <w:rsid w:val="00F75148"/>
    <w:rsid w:val="00F75254"/>
    <w:rsid w:val="00F7525F"/>
    <w:rsid w:val="00F753B5"/>
    <w:rsid w:val="00F7589F"/>
    <w:rsid w:val="00F7591E"/>
    <w:rsid w:val="00F76AC2"/>
    <w:rsid w:val="00F76F87"/>
    <w:rsid w:val="00F771F2"/>
    <w:rsid w:val="00F7793A"/>
    <w:rsid w:val="00F7793F"/>
    <w:rsid w:val="00F77C87"/>
    <w:rsid w:val="00F77D16"/>
    <w:rsid w:val="00F77E79"/>
    <w:rsid w:val="00F80317"/>
    <w:rsid w:val="00F80AFB"/>
    <w:rsid w:val="00F80BEF"/>
    <w:rsid w:val="00F80CE4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2CBD"/>
    <w:rsid w:val="00F82D88"/>
    <w:rsid w:val="00F832AB"/>
    <w:rsid w:val="00F836F4"/>
    <w:rsid w:val="00F8387B"/>
    <w:rsid w:val="00F83B6A"/>
    <w:rsid w:val="00F83C1C"/>
    <w:rsid w:val="00F83E08"/>
    <w:rsid w:val="00F83EC4"/>
    <w:rsid w:val="00F840AC"/>
    <w:rsid w:val="00F849A6"/>
    <w:rsid w:val="00F84A8C"/>
    <w:rsid w:val="00F84AA5"/>
    <w:rsid w:val="00F84B4B"/>
    <w:rsid w:val="00F84CB8"/>
    <w:rsid w:val="00F84FD6"/>
    <w:rsid w:val="00F855E9"/>
    <w:rsid w:val="00F8566B"/>
    <w:rsid w:val="00F857F3"/>
    <w:rsid w:val="00F85A30"/>
    <w:rsid w:val="00F85EEA"/>
    <w:rsid w:val="00F86089"/>
    <w:rsid w:val="00F860B2"/>
    <w:rsid w:val="00F86221"/>
    <w:rsid w:val="00F862D2"/>
    <w:rsid w:val="00F862DB"/>
    <w:rsid w:val="00F863F7"/>
    <w:rsid w:val="00F86816"/>
    <w:rsid w:val="00F86891"/>
    <w:rsid w:val="00F86909"/>
    <w:rsid w:val="00F86DD6"/>
    <w:rsid w:val="00F87131"/>
    <w:rsid w:val="00F87268"/>
    <w:rsid w:val="00F8760E"/>
    <w:rsid w:val="00F87AE6"/>
    <w:rsid w:val="00F87B67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813"/>
    <w:rsid w:val="00F918A4"/>
    <w:rsid w:val="00F92213"/>
    <w:rsid w:val="00F9233B"/>
    <w:rsid w:val="00F9279E"/>
    <w:rsid w:val="00F928F3"/>
    <w:rsid w:val="00F92A3B"/>
    <w:rsid w:val="00F93181"/>
    <w:rsid w:val="00F933C5"/>
    <w:rsid w:val="00F934DA"/>
    <w:rsid w:val="00F9395C"/>
    <w:rsid w:val="00F93DD5"/>
    <w:rsid w:val="00F9411F"/>
    <w:rsid w:val="00F94149"/>
    <w:rsid w:val="00F9426C"/>
    <w:rsid w:val="00F944C0"/>
    <w:rsid w:val="00F946CB"/>
    <w:rsid w:val="00F94986"/>
    <w:rsid w:val="00F949A8"/>
    <w:rsid w:val="00F949E1"/>
    <w:rsid w:val="00F94A47"/>
    <w:rsid w:val="00F94C5A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BE6"/>
    <w:rsid w:val="00F96C44"/>
    <w:rsid w:val="00F96FBB"/>
    <w:rsid w:val="00F97210"/>
    <w:rsid w:val="00F97D2B"/>
    <w:rsid w:val="00F97D30"/>
    <w:rsid w:val="00FA0237"/>
    <w:rsid w:val="00FA0317"/>
    <w:rsid w:val="00FA0341"/>
    <w:rsid w:val="00FA04DC"/>
    <w:rsid w:val="00FA0635"/>
    <w:rsid w:val="00FA0732"/>
    <w:rsid w:val="00FA0841"/>
    <w:rsid w:val="00FA0B63"/>
    <w:rsid w:val="00FA0C29"/>
    <w:rsid w:val="00FA0D15"/>
    <w:rsid w:val="00FA0D37"/>
    <w:rsid w:val="00FA1266"/>
    <w:rsid w:val="00FA1768"/>
    <w:rsid w:val="00FA17E2"/>
    <w:rsid w:val="00FA1AC7"/>
    <w:rsid w:val="00FA1B7B"/>
    <w:rsid w:val="00FA1D56"/>
    <w:rsid w:val="00FA1E41"/>
    <w:rsid w:val="00FA1E54"/>
    <w:rsid w:val="00FA2016"/>
    <w:rsid w:val="00FA2264"/>
    <w:rsid w:val="00FA248F"/>
    <w:rsid w:val="00FA2BD2"/>
    <w:rsid w:val="00FA2DC6"/>
    <w:rsid w:val="00FA2E59"/>
    <w:rsid w:val="00FA2F74"/>
    <w:rsid w:val="00FA35A8"/>
    <w:rsid w:val="00FA37F1"/>
    <w:rsid w:val="00FA3961"/>
    <w:rsid w:val="00FA3A05"/>
    <w:rsid w:val="00FA3CA1"/>
    <w:rsid w:val="00FA3FBB"/>
    <w:rsid w:val="00FA3FF9"/>
    <w:rsid w:val="00FA43F3"/>
    <w:rsid w:val="00FA4412"/>
    <w:rsid w:val="00FA4988"/>
    <w:rsid w:val="00FA4E7D"/>
    <w:rsid w:val="00FA4F87"/>
    <w:rsid w:val="00FA506A"/>
    <w:rsid w:val="00FA50FF"/>
    <w:rsid w:val="00FA54D8"/>
    <w:rsid w:val="00FA55BE"/>
    <w:rsid w:val="00FA56D7"/>
    <w:rsid w:val="00FA59FD"/>
    <w:rsid w:val="00FA5AA4"/>
    <w:rsid w:val="00FA5AD5"/>
    <w:rsid w:val="00FA5CD0"/>
    <w:rsid w:val="00FA5E7E"/>
    <w:rsid w:val="00FA612E"/>
    <w:rsid w:val="00FA62E2"/>
    <w:rsid w:val="00FA62FE"/>
    <w:rsid w:val="00FA6473"/>
    <w:rsid w:val="00FA66D3"/>
    <w:rsid w:val="00FA671A"/>
    <w:rsid w:val="00FA676B"/>
    <w:rsid w:val="00FA68B6"/>
    <w:rsid w:val="00FA69F7"/>
    <w:rsid w:val="00FA6A65"/>
    <w:rsid w:val="00FA6F15"/>
    <w:rsid w:val="00FA71D1"/>
    <w:rsid w:val="00FA75F4"/>
    <w:rsid w:val="00FA7647"/>
    <w:rsid w:val="00FA77C0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8FB"/>
    <w:rsid w:val="00FB1910"/>
    <w:rsid w:val="00FB193E"/>
    <w:rsid w:val="00FB19EB"/>
    <w:rsid w:val="00FB1B8B"/>
    <w:rsid w:val="00FB1BF6"/>
    <w:rsid w:val="00FB1CB2"/>
    <w:rsid w:val="00FB1E17"/>
    <w:rsid w:val="00FB2797"/>
    <w:rsid w:val="00FB2A2C"/>
    <w:rsid w:val="00FB2D8B"/>
    <w:rsid w:val="00FB2E47"/>
    <w:rsid w:val="00FB2EBD"/>
    <w:rsid w:val="00FB2F28"/>
    <w:rsid w:val="00FB3232"/>
    <w:rsid w:val="00FB32B5"/>
    <w:rsid w:val="00FB3486"/>
    <w:rsid w:val="00FB377C"/>
    <w:rsid w:val="00FB3D03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083"/>
    <w:rsid w:val="00FB511E"/>
    <w:rsid w:val="00FB5533"/>
    <w:rsid w:val="00FB554B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BE2"/>
    <w:rsid w:val="00FB7D53"/>
    <w:rsid w:val="00FB7E9A"/>
    <w:rsid w:val="00FB7F03"/>
    <w:rsid w:val="00FC05CD"/>
    <w:rsid w:val="00FC060F"/>
    <w:rsid w:val="00FC08AB"/>
    <w:rsid w:val="00FC0A4E"/>
    <w:rsid w:val="00FC0CBC"/>
    <w:rsid w:val="00FC0D52"/>
    <w:rsid w:val="00FC0E0C"/>
    <w:rsid w:val="00FC1192"/>
    <w:rsid w:val="00FC11FF"/>
    <w:rsid w:val="00FC16B0"/>
    <w:rsid w:val="00FC1755"/>
    <w:rsid w:val="00FC1DCB"/>
    <w:rsid w:val="00FC1F0B"/>
    <w:rsid w:val="00FC2000"/>
    <w:rsid w:val="00FC2564"/>
    <w:rsid w:val="00FC2B87"/>
    <w:rsid w:val="00FC2DCC"/>
    <w:rsid w:val="00FC2E16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13A"/>
    <w:rsid w:val="00FC5230"/>
    <w:rsid w:val="00FC5911"/>
    <w:rsid w:val="00FC5A08"/>
    <w:rsid w:val="00FC5A11"/>
    <w:rsid w:val="00FC5B61"/>
    <w:rsid w:val="00FC6067"/>
    <w:rsid w:val="00FC6515"/>
    <w:rsid w:val="00FC6805"/>
    <w:rsid w:val="00FC6D95"/>
    <w:rsid w:val="00FC6DDC"/>
    <w:rsid w:val="00FC6E2E"/>
    <w:rsid w:val="00FC6E79"/>
    <w:rsid w:val="00FC7166"/>
    <w:rsid w:val="00FC7170"/>
    <w:rsid w:val="00FC7605"/>
    <w:rsid w:val="00FC7D02"/>
    <w:rsid w:val="00FC7F0F"/>
    <w:rsid w:val="00FD00A8"/>
    <w:rsid w:val="00FD0261"/>
    <w:rsid w:val="00FD048A"/>
    <w:rsid w:val="00FD05B6"/>
    <w:rsid w:val="00FD06CE"/>
    <w:rsid w:val="00FD08ED"/>
    <w:rsid w:val="00FD090E"/>
    <w:rsid w:val="00FD0B5C"/>
    <w:rsid w:val="00FD1252"/>
    <w:rsid w:val="00FD181E"/>
    <w:rsid w:val="00FD1AD6"/>
    <w:rsid w:val="00FD1E26"/>
    <w:rsid w:val="00FD2266"/>
    <w:rsid w:val="00FD22E8"/>
    <w:rsid w:val="00FD24AF"/>
    <w:rsid w:val="00FD259E"/>
    <w:rsid w:val="00FD25B9"/>
    <w:rsid w:val="00FD2D49"/>
    <w:rsid w:val="00FD2FF9"/>
    <w:rsid w:val="00FD38D2"/>
    <w:rsid w:val="00FD38DE"/>
    <w:rsid w:val="00FD3924"/>
    <w:rsid w:val="00FD3B86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483"/>
    <w:rsid w:val="00FD65BE"/>
    <w:rsid w:val="00FD688E"/>
    <w:rsid w:val="00FD6E97"/>
    <w:rsid w:val="00FD6FB9"/>
    <w:rsid w:val="00FD72D8"/>
    <w:rsid w:val="00FD72E6"/>
    <w:rsid w:val="00FD7354"/>
    <w:rsid w:val="00FD7502"/>
    <w:rsid w:val="00FD75D1"/>
    <w:rsid w:val="00FD7868"/>
    <w:rsid w:val="00FD7A9E"/>
    <w:rsid w:val="00FD7D48"/>
    <w:rsid w:val="00FE01AD"/>
    <w:rsid w:val="00FE04C4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0D0"/>
    <w:rsid w:val="00FE1356"/>
    <w:rsid w:val="00FE16BF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B81"/>
    <w:rsid w:val="00FE3BC1"/>
    <w:rsid w:val="00FE3C6D"/>
    <w:rsid w:val="00FE3FA3"/>
    <w:rsid w:val="00FE4074"/>
    <w:rsid w:val="00FE43CD"/>
    <w:rsid w:val="00FE44AD"/>
    <w:rsid w:val="00FE4869"/>
    <w:rsid w:val="00FE48DD"/>
    <w:rsid w:val="00FE4EB3"/>
    <w:rsid w:val="00FE5334"/>
    <w:rsid w:val="00FE536C"/>
    <w:rsid w:val="00FE557A"/>
    <w:rsid w:val="00FE55BE"/>
    <w:rsid w:val="00FE5675"/>
    <w:rsid w:val="00FE5753"/>
    <w:rsid w:val="00FE57F7"/>
    <w:rsid w:val="00FE57FA"/>
    <w:rsid w:val="00FE5A80"/>
    <w:rsid w:val="00FE5B66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F51"/>
    <w:rsid w:val="00FF30FB"/>
    <w:rsid w:val="00FF3292"/>
    <w:rsid w:val="00FF3501"/>
    <w:rsid w:val="00FF367D"/>
    <w:rsid w:val="00FF38E5"/>
    <w:rsid w:val="00FF3939"/>
    <w:rsid w:val="00FF4184"/>
    <w:rsid w:val="00FF41CE"/>
    <w:rsid w:val="00FF4203"/>
    <w:rsid w:val="00FF42FE"/>
    <w:rsid w:val="00FF456B"/>
    <w:rsid w:val="00FF45D9"/>
    <w:rsid w:val="00FF5218"/>
    <w:rsid w:val="00FF5DF2"/>
    <w:rsid w:val="00FF5EAF"/>
    <w:rsid w:val="00FF66B9"/>
    <w:rsid w:val="00FF6BD1"/>
    <w:rsid w:val="00FF6FCA"/>
    <w:rsid w:val="00FF738A"/>
    <w:rsid w:val="00FF769E"/>
    <w:rsid w:val="00FF76E3"/>
    <w:rsid w:val="00FF7962"/>
    <w:rsid w:val="00FF79B1"/>
    <w:rsid w:val="00FF7D8D"/>
    <w:rsid w:val="024550A3"/>
    <w:rsid w:val="041E7472"/>
    <w:rsid w:val="0626019F"/>
    <w:rsid w:val="0AD66ED6"/>
    <w:rsid w:val="0AE323F4"/>
    <w:rsid w:val="0B2509DF"/>
    <w:rsid w:val="0C4729B0"/>
    <w:rsid w:val="0F6A2951"/>
    <w:rsid w:val="112B5F6A"/>
    <w:rsid w:val="12EC5610"/>
    <w:rsid w:val="1579081A"/>
    <w:rsid w:val="182A1117"/>
    <w:rsid w:val="1B501022"/>
    <w:rsid w:val="1EBA04A7"/>
    <w:rsid w:val="21DD649C"/>
    <w:rsid w:val="228662F7"/>
    <w:rsid w:val="24716C3D"/>
    <w:rsid w:val="2AE018AC"/>
    <w:rsid w:val="3018601B"/>
    <w:rsid w:val="380702FC"/>
    <w:rsid w:val="38635CE1"/>
    <w:rsid w:val="4FAE379B"/>
    <w:rsid w:val="51F872B4"/>
    <w:rsid w:val="540A4A1B"/>
    <w:rsid w:val="54B80B3B"/>
    <w:rsid w:val="58957C72"/>
    <w:rsid w:val="5C46248C"/>
    <w:rsid w:val="5D9B6F05"/>
    <w:rsid w:val="5F3C591B"/>
    <w:rsid w:val="609B54BF"/>
    <w:rsid w:val="63F16FA2"/>
    <w:rsid w:val="64DC7203"/>
    <w:rsid w:val="68095A8E"/>
    <w:rsid w:val="685306DE"/>
    <w:rsid w:val="69460E9C"/>
    <w:rsid w:val="696C5712"/>
    <w:rsid w:val="6AD07E5F"/>
    <w:rsid w:val="6CC505D3"/>
    <w:rsid w:val="6EED2394"/>
    <w:rsid w:val="72C07A50"/>
    <w:rsid w:val="7A4A1DAC"/>
    <w:rsid w:val="7E07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1" fillcolor="white">
      <v:fill color="white"/>
    </o:shapedefaults>
    <o:shapelayout v:ext="edit">
      <o:idmap v:ext="edit" data="2"/>
    </o:shapelayout>
  </w:shapeDefaults>
  <w:decimalSymbol w:val=","/>
  <w:listSeparator w:val=","/>
  <w14:docId w14:val="516B33DC"/>
  <w15:docId w15:val="{743F7BCC-0E43-4158-B792-2C4C5CEC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9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A1768"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autoRedefine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autoRedefine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autoRedefine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autoRedefine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autoRedefine/>
    <w:qFormat/>
    <w:pPr>
      <w:outlineLvl w:val="5"/>
    </w:pPr>
  </w:style>
  <w:style w:type="paragraph" w:styleId="Heading7">
    <w:name w:val="heading 7"/>
    <w:basedOn w:val="H6"/>
    <w:next w:val="Normal"/>
    <w:link w:val="Heading7Char"/>
    <w:autoRedefine/>
    <w:qFormat/>
    <w:pPr>
      <w:outlineLvl w:val="6"/>
    </w:pPr>
  </w:style>
  <w:style w:type="paragraph" w:styleId="Heading8">
    <w:name w:val="heading 8"/>
    <w:basedOn w:val="Heading1"/>
    <w:next w:val="Normal"/>
    <w:link w:val="Heading8Char"/>
    <w:autoRedefine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autoRedefine/>
    <w:qFormat/>
    <w:pPr>
      <w:ind w:left="1135"/>
    </w:pPr>
  </w:style>
  <w:style w:type="paragraph" w:styleId="List2">
    <w:name w:val="List 2"/>
    <w:basedOn w:val="List"/>
    <w:autoRedefine/>
    <w:qFormat/>
    <w:pPr>
      <w:ind w:left="851"/>
    </w:pPr>
  </w:style>
  <w:style w:type="paragraph" w:styleId="List">
    <w:name w:val="List"/>
    <w:basedOn w:val="Normal"/>
    <w:autoRedefine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2"/>
      <w:szCs w:val="22"/>
      <w:lang w:val="fi-FI" w:eastAsia="ja-JP"/>
    </w:rPr>
  </w:style>
  <w:style w:type="paragraph" w:styleId="TOC7">
    <w:name w:val="toc 7"/>
    <w:basedOn w:val="TOC6"/>
    <w:next w:val="Normal"/>
    <w:autoRedefine/>
    <w:uiPriority w:val="39"/>
    <w:qFormat/>
    <w:pPr>
      <w:ind w:left="2268" w:hanging="2268"/>
    </w:pPr>
  </w:style>
  <w:style w:type="paragraph" w:styleId="TOC6">
    <w:name w:val="toc 6"/>
    <w:basedOn w:val="TOC5"/>
    <w:next w:val="Normal"/>
    <w:autoRedefine/>
    <w:uiPriority w:val="39"/>
    <w:qFormat/>
    <w:pPr>
      <w:ind w:left="1985" w:hanging="1985"/>
    </w:pPr>
  </w:style>
  <w:style w:type="paragraph" w:styleId="TOC5">
    <w:name w:val="toc 5"/>
    <w:basedOn w:val="TOC4"/>
    <w:next w:val="Normal"/>
    <w:autoRedefine/>
    <w:uiPriority w:val="39"/>
    <w:qFormat/>
    <w:pPr>
      <w:ind w:left="1701" w:hanging="1701"/>
    </w:pPr>
  </w:style>
  <w:style w:type="paragraph" w:styleId="TOC4">
    <w:name w:val="toc 4"/>
    <w:basedOn w:val="TOC3"/>
    <w:next w:val="Normal"/>
    <w:autoRedefine/>
    <w:uiPriority w:val="39"/>
    <w:qFormat/>
    <w:pPr>
      <w:ind w:left="1418" w:hanging="1418"/>
    </w:pPr>
  </w:style>
  <w:style w:type="paragraph" w:styleId="TOC3">
    <w:name w:val="toc 3"/>
    <w:basedOn w:val="TOC2"/>
    <w:next w:val="Normal"/>
    <w:autoRedefine/>
    <w:uiPriority w:val="39"/>
    <w:qFormat/>
    <w:pPr>
      <w:ind w:left="1134" w:hanging="1134"/>
    </w:pPr>
  </w:style>
  <w:style w:type="paragraph" w:styleId="TOC2">
    <w:name w:val="toc 2"/>
    <w:basedOn w:val="TOC1"/>
    <w:next w:val="Normal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autoRedefine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autoRedefine/>
    <w:qFormat/>
    <w:pPr>
      <w:ind w:left="851"/>
    </w:pPr>
  </w:style>
  <w:style w:type="paragraph" w:styleId="ListNumber">
    <w:name w:val="List Number"/>
    <w:basedOn w:val="List"/>
    <w:autoRedefine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link w:val="ListBullet2Char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autoRedefine/>
    <w:uiPriority w:val="99"/>
    <w:qFormat/>
    <w:rsid w:val="00FA17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2"/>
      <w:szCs w:val="22"/>
      <w:lang w:eastAsia="zh-TW"/>
    </w:rPr>
  </w:style>
  <w:style w:type="paragraph" w:styleId="BodyText3">
    <w:name w:val="Body Text 3"/>
    <w:basedOn w:val="Normal"/>
    <w:link w:val="BodyText3Char"/>
    <w:autoRedefine/>
    <w:qFormat/>
    <w:locked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fi-FI" w:eastAsia="ja-JP"/>
    </w:rPr>
  </w:style>
  <w:style w:type="paragraph" w:styleId="BodyText">
    <w:name w:val="Body Text"/>
    <w:basedOn w:val="Normal"/>
    <w:link w:val="BodyTextChar"/>
    <w:autoRedefine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szCs w:val="22"/>
      <w:lang w:val="fi-FI" w:eastAsia="ja-JP"/>
    </w:rPr>
  </w:style>
  <w:style w:type="paragraph" w:styleId="PlainText">
    <w:name w:val="Plain Text"/>
    <w:basedOn w:val="Normal"/>
    <w:link w:val="PlainTextChar"/>
    <w:autoRedefine/>
    <w:uiPriority w:val="99"/>
    <w:qFormat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next w:val="Normal"/>
    <w:autoRedefine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fi-FI" w:eastAsia="ja-JP"/>
    </w:rPr>
  </w:style>
  <w:style w:type="paragraph" w:styleId="Footer">
    <w:name w:val="footer"/>
    <w:basedOn w:val="Header"/>
    <w:link w:val="FooterChar"/>
    <w:autoRedefine/>
    <w:qFormat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autoRedefine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2"/>
      <w:lang w:val="fi-FI" w:eastAsia="ja-JP"/>
    </w:rPr>
  </w:style>
  <w:style w:type="paragraph" w:styleId="List5">
    <w:name w:val="List 5"/>
    <w:basedOn w:val="List4"/>
    <w:autoRedefine/>
    <w:qFormat/>
    <w:pPr>
      <w:ind w:left="1702"/>
    </w:pPr>
  </w:style>
  <w:style w:type="paragraph" w:styleId="List4">
    <w:name w:val="List 4"/>
    <w:basedOn w:val="List3"/>
    <w:autoRedefine/>
    <w:qFormat/>
    <w:pPr>
      <w:ind w:left="1418"/>
    </w:pPr>
  </w:style>
  <w:style w:type="paragraph" w:styleId="TOC9">
    <w:name w:val="toc 9"/>
    <w:basedOn w:val="TOC8"/>
    <w:next w:val="Normal"/>
    <w:autoRedefine/>
    <w:uiPriority w:val="39"/>
    <w:qFormat/>
    <w:pPr>
      <w:ind w:left="1418" w:hanging="1418"/>
    </w:pPr>
  </w:style>
  <w:style w:type="paragraph" w:styleId="NormalWeb">
    <w:name w:val="Normal (Web)"/>
    <w:basedOn w:val="Normal"/>
    <w:autoRedefine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lang w:val="fi-FI" w:eastAsia="en-GB"/>
    </w:rPr>
  </w:style>
  <w:style w:type="paragraph" w:styleId="Index1">
    <w:name w:val="index 1"/>
    <w:basedOn w:val="Normal"/>
    <w:next w:val="Normal"/>
    <w:autoRedefine/>
    <w:qFormat/>
    <w:pPr>
      <w:keepLines/>
      <w:overflowPunct w:val="0"/>
      <w:autoSpaceDE w:val="0"/>
      <w:autoSpaceDN w:val="0"/>
      <w:adjustRightInd w:val="0"/>
      <w:textAlignment w:val="baseline"/>
    </w:pPr>
    <w:rPr>
      <w:sz w:val="22"/>
      <w:szCs w:val="22"/>
      <w:lang w:val="fi-FI" w:eastAsia="ja-JP"/>
    </w:rPr>
  </w:style>
  <w:style w:type="paragraph" w:styleId="Index2">
    <w:name w:val="index 2"/>
    <w:basedOn w:val="Index1"/>
    <w:next w:val="Normal"/>
    <w:autoRedefine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autoRedefine/>
    <w:qFormat/>
    <w:rPr>
      <w:b/>
      <w:bCs/>
    </w:rPr>
  </w:style>
  <w:style w:type="table" w:styleId="TableGrid">
    <w:name w:val="Table Grid"/>
    <w:basedOn w:val="TableNormal"/>
    <w:autoRedefine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autoRedefine/>
    <w:qFormat/>
  </w:style>
  <w:style w:type="character" w:styleId="Emphasis">
    <w:name w:val="Emphasis"/>
    <w:basedOn w:val="DefaultParagraphFont"/>
    <w:autoRedefine/>
    <w:uiPriority w:val="20"/>
    <w:qFormat/>
    <w:rPr>
      <w:i/>
      <w:iCs/>
    </w:rPr>
  </w:style>
  <w:style w:type="character" w:styleId="Hyperlink">
    <w:name w:val="Hyperlink"/>
    <w:autoRedefine/>
    <w:qFormat/>
    <w:rPr>
      <w:color w:val="0000FF"/>
      <w:u w:val="single"/>
    </w:rPr>
  </w:style>
  <w:style w:type="character" w:styleId="CommentReference">
    <w:name w:val="annotation reference"/>
    <w:basedOn w:val="DefaultParagraphFont"/>
    <w:autoRedefine/>
    <w:qFormat/>
    <w:rPr>
      <w:sz w:val="16"/>
      <w:szCs w:val="16"/>
    </w:rPr>
  </w:style>
  <w:style w:type="character" w:styleId="FootnoteReference">
    <w:name w:val="footnote reference"/>
    <w:basedOn w:val="DefaultParagraphFont"/>
    <w:autoRedefine/>
    <w:qFormat/>
    <w:rPr>
      <w:b/>
      <w:position w:val="6"/>
      <w:sz w:val="16"/>
    </w:rPr>
  </w:style>
  <w:style w:type="character" w:customStyle="1" w:styleId="Heading1Char">
    <w:name w:val="Heading 1 Char"/>
    <w:link w:val="Heading1"/>
    <w:autoRedefine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autoRedefine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autoRedefine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autoRedefine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autoRedefine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autoRedefine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autoRedefine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autoRedefine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autoRedefine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autoRedefine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2"/>
      <w:szCs w:val="22"/>
      <w:lang w:val="fi-FI" w:eastAsia="ja-JP"/>
    </w:rPr>
  </w:style>
  <w:style w:type="character" w:customStyle="1" w:styleId="ZGSM">
    <w:name w:val="ZGSM"/>
    <w:autoRedefine/>
    <w:qFormat/>
  </w:style>
  <w:style w:type="character" w:customStyle="1" w:styleId="HeaderChar">
    <w:name w:val="Header Char"/>
    <w:link w:val="Header"/>
    <w:autoRedefine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autoRedefine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autoRedefine/>
    <w:qFormat/>
    <w:pPr>
      <w:outlineLvl w:val="9"/>
    </w:pPr>
  </w:style>
  <w:style w:type="paragraph" w:customStyle="1" w:styleId="NO">
    <w:name w:val="NO"/>
    <w:basedOn w:val="Normal"/>
    <w:link w:val="NOChar"/>
    <w:autoRedefine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2"/>
      <w:szCs w:val="22"/>
      <w:lang w:val="fi-FI" w:eastAsia="ja-JP"/>
    </w:rPr>
  </w:style>
  <w:style w:type="character" w:customStyle="1" w:styleId="NOChar">
    <w:name w:val="NO Char"/>
    <w:link w:val="NO"/>
    <w:autoRedefine/>
    <w:qFormat/>
    <w:rPr>
      <w:rFonts w:eastAsia="Times New Roman"/>
      <w:lang w:val="en-GB" w:eastAsia="ja-JP"/>
    </w:rPr>
  </w:style>
  <w:style w:type="paragraph" w:customStyle="1" w:styleId="PL">
    <w:name w:val="PL"/>
    <w:link w:val="PLChar"/>
    <w:autoRedefine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L">
    <w:name w:val="TAL"/>
    <w:basedOn w:val="Normal"/>
    <w:link w:val="TALCar"/>
    <w:autoRedefine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2"/>
      <w:lang w:val="fi-FI" w:eastAsia="ja-JP"/>
    </w:rPr>
  </w:style>
  <w:style w:type="character" w:customStyle="1" w:styleId="TALCar">
    <w:name w:val="TAL Car"/>
    <w:link w:val="TAL"/>
    <w:autoRedefine/>
    <w:qFormat/>
    <w:rPr>
      <w:rFonts w:ascii="Arial" w:eastAsia="Times New Roman" w:hAnsi="Arial"/>
      <w:sz w:val="18"/>
      <w:szCs w:val="22"/>
      <w:lang w:val="fi-FI" w:eastAsia="ja-JP"/>
    </w:rPr>
  </w:style>
  <w:style w:type="paragraph" w:customStyle="1" w:styleId="TAH">
    <w:name w:val="TAH"/>
    <w:basedOn w:val="TAC"/>
    <w:link w:val="TAHC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character" w:customStyle="1" w:styleId="TACChar">
    <w:name w:val="TAC Char"/>
    <w:link w:val="TAC"/>
    <w:autoRedefine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autoRedefine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autoRedefine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2"/>
      <w:szCs w:val="22"/>
      <w:lang w:val="fi-FI" w:eastAsia="ja-JP"/>
    </w:rPr>
  </w:style>
  <w:style w:type="paragraph" w:customStyle="1" w:styleId="FP">
    <w:name w:val="FP"/>
    <w:basedOn w:val="Normal"/>
    <w:autoRedefine/>
    <w:qFormat/>
    <w:pPr>
      <w:overflowPunct w:val="0"/>
      <w:autoSpaceDE w:val="0"/>
      <w:autoSpaceDN w:val="0"/>
      <w:adjustRightInd w:val="0"/>
      <w:textAlignment w:val="baseline"/>
    </w:pPr>
    <w:rPr>
      <w:sz w:val="22"/>
      <w:szCs w:val="22"/>
      <w:lang w:val="fi-FI" w:eastAsia="ja-JP"/>
    </w:r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B1">
    <w:name w:val="B1"/>
    <w:basedOn w:val="List"/>
    <w:link w:val="B1Char1"/>
    <w:autoRedefine/>
    <w:qFormat/>
  </w:style>
  <w:style w:type="character" w:customStyle="1" w:styleId="B1Char1">
    <w:name w:val="B1 Char1"/>
    <w:link w:val="B1"/>
    <w:autoRedefine/>
    <w:qFormat/>
    <w:rPr>
      <w:rFonts w:eastAsia="Times New Roman"/>
      <w:sz w:val="22"/>
      <w:szCs w:val="22"/>
      <w:lang w:val="fi-FI" w:eastAsia="ja-JP"/>
    </w:rPr>
  </w:style>
  <w:style w:type="paragraph" w:customStyle="1" w:styleId="EditorsNote">
    <w:name w:val="Editor's Note"/>
    <w:basedOn w:val="NO"/>
    <w:link w:val="EditorsNoteChar"/>
    <w:autoRedefine/>
    <w:qFormat/>
    <w:rPr>
      <w:color w:val="FF0000"/>
    </w:rPr>
  </w:style>
  <w:style w:type="character" w:customStyle="1" w:styleId="EditorsNoteChar">
    <w:name w:val="Editor's Note Char"/>
    <w:link w:val="EditorsNote"/>
    <w:autoRedefine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2"/>
      <w:szCs w:val="22"/>
      <w:lang w:val="fi-FI" w:eastAsia="ja-JP"/>
    </w:rPr>
  </w:style>
  <w:style w:type="character" w:customStyle="1" w:styleId="THChar">
    <w:name w:val="TH Char"/>
    <w:link w:val="TH"/>
    <w:autoRedefine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autoRedefine/>
    <w:qFormat/>
    <w:rsid w:val="00FA17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u w:val="single"/>
      <w:lang w:val="en-GB" w:eastAsia="ja-JP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character" w:customStyle="1" w:styleId="TFChar">
    <w:name w:val="TF Char"/>
    <w:link w:val="TF"/>
    <w:autoRedefine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autoRedefine/>
    <w:qFormat/>
  </w:style>
  <w:style w:type="character" w:customStyle="1" w:styleId="B2Char">
    <w:name w:val="B2 Char"/>
    <w:link w:val="B2"/>
    <w:autoRedefine/>
    <w:qFormat/>
    <w:rPr>
      <w:rFonts w:eastAsia="Times New Roman"/>
      <w:sz w:val="22"/>
      <w:szCs w:val="22"/>
      <w:lang w:val="fi-FI" w:eastAsia="ja-JP"/>
    </w:rPr>
  </w:style>
  <w:style w:type="paragraph" w:customStyle="1" w:styleId="B3">
    <w:name w:val="B3"/>
    <w:basedOn w:val="List3"/>
    <w:link w:val="B3Char2"/>
    <w:autoRedefine/>
    <w:qFormat/>
    <w:rsid w:val="00FA1768"/>
  </w:style>
  <w:style w:type="character" w:customStyle="1" w:styleId="B3Char2">
    <w:name w:val="B3 Char2"/>
    <w:link w:val="B3"/>
    <w:autoRedefine/>
    <w:qFormat/>
    <w:rsid w:val="00FA1768"/>
    <w:rPr>
      <w:rFonts w:eastAsia="Times New Roman"/>
      <w:sz w:val="22"/>
      <w:szCs w:val="22"/>
      <w:lang w:val="fi-FI" w:eastAsia="ja-JP"/>
    </w:rPr>
  </w:style>
  <w:style w:type="paragraph" w:customStyle="1" w:styleId="B4">
    <w:name w:val="B4"/>
    <w:basedOn w:val="List4"/>
    <w:link w:val="B4Char"/>
    <w:autoRedefine/>
    <w:qFormat/>
  </w:style>
  <w:style w:type="character" w:customStyle="1" w:styleId="B4Char">
    <w:name w:val="B4 Char"/>
    <w:link w:val="B4"/>
    <w:autoRedefine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autoRedefine/>
    <w:qFormat/>
  </w:style>
  <w:style w:type="character" w:customStyle="1" w:styleId="B5Char">
    <w:name w:val="B5 Char"/>
    <w:link w:val="B5"/>
    <w:autoRedefine/>
    <w:qFormat/>
    <w:rPr>
      <w:rFonts w:eastAsia="Times New Roman"/>
      <w:sz w:val="22"/>
      <w:szCs w:val="22"/>
      <w:lang w:val="fi-FI" w:eastAsia="ja-JP"/>
    </w:rPr>
  </w:style>
  <w:style w:type="character" w:customStyle="1" w:styleId="FootnoteTextChar">
    <w:name w:val="Footnote Text Char"/>
    <w:link w:val="FootnoteText"/>
    <w:autoRedefine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autoRedefine/>
    <w:qFormat/>
    <w:pPr>
      <w:ind w:left="1985"/>
    </w:pPr>
    <w:rPr>
      <w:lang w:val="en-US"/>
    </w:rPr>
  </w:style>
  <w:style w:type="character" w:customStyle="1" w:styleId="B6Char">
    <w:name w:val="B6 Char"/>
    <w:link w:val="B6"/>
    <w:autoRedefine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character" w:customStyle="1" w:styleId="B7Char">
    <w:name w:val="B7 Char"/>
    <w:link w:val="B7"/>
    <w:autoRedefine/>
    <w:qFormat/>
    <w:rPr>
      <w:rFonts w:eastAsia="Times New Roman"/>
      <w:lang w:eastAsia="ja-JP"/>
    </w:rPr>
  </w:style>
  <w:style w:type="paragraph" w:customStyle="1" w:styleId="Revision1">
    <w:name w:val="Revision1"/>
    <w:autoRedefine/>
    <w:hidden/>
    <w:uiPriority w:val="99"/>
    <w:semiHidden/>
    <w:qFormat/>
    <w:rPr>
      <w:rFonts w:eastAsia="Batang"/>
      <w:lang w:val="en-GB"/>
    </w:r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1">
    <w:name w:val="Revision11"/>
    <w:autoRedefine/>
    <w:hidden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paragraph" w:customStyle="1" w:styleId="B9">
    <w:name w:val="B9"/>
    <w:basedOn w:val="B8"/>
    <w:autoRedefine/>
    <w:qFormat/>
    <w:pPr>
      <w:ind w:left="2836"/>
    </w:pPr>
  </w:style>
  <w:style w:type="paragraph" w:customStyle="1" w:styleId="B10">
    <w:name w:val="B10"/>
    <w:basedOn w:val="B5"/>
    <w:link w:val="B10Char"/>
    <w:autoRedefine/>
    <w:qFormat/>
    <w:pPr>
      <w:ind w:left="3119"/>
    </w:pPr>
  </w:style>
  <w:style w:type="character" w:customStyle="1" w:styleId="B10Char">
    <w:name w:val="B10 Char"/>
    <w:basedOn w:val="B5Char"/>
    <w:link w:val="B10"/>
    <w:autoRedefine/>
    <w:qFormat/>
    <w:rPr>
      <w:rFonts w:eastAsia="Times New Roman"/>
      <w:sz w:val="22"/>
      <w:szCs w:val="22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autoRedefine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autoRedefine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autoRedefine/>
    <w:uiPriority w:val="99"/>
    <w:qFormat/>
    <w:rsid w:val="00FA1768"/>
    <w:rPr>
      <w:rFonts w:eastAsia="PMingLiU"/>
      <w:sz w:val="22"/>
      <w:szCs w:val="22"/>
      <w:lang w:eastAsia="zh-TW"/>
    </w:rPr>
  </w:style>
  <w:style w:type="character" w:customStyle="1" w:styleId="CommentSubjectChar">
    <w:name w:val="Comment Subject Char"/>
    <w:basedOn w:val="CommentTextChar"/>
    <w:link w:val="CommentSubject"/>
    <w:autoRedefine/>
    <w:qFormat/>
    <w:rPr>
      <w:rFonts w:eastAsia="Times New Roman"/>
      <w:b/>
      <w:bCs/>
      <w:sz w:val="22"/>
      <w:szCs w:val="22"/>
      <w:lang w:val="en-GB" w:eastAsia="ja-JP"/>
    </w:rPr>
  </w:style>
  <w:style w:type="paragraph" w:styleId="ListParagraph">
    <w:name w:val="List Paragraph"/>
    <w:basedOn w:val="Normal"/>
    <w:link w:val="ListParagraphChar"/>
    <w:autoRedefine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2"/>
      <w:szCs w:val="22"/>
      <w:lang w:val="fi-FI" w:eastAsia="ja-JP"/>
    </w:rPr>
  </w:style>
  <w:style w:type="character" w:customStyle="1" w:styleId="B3Char">
    <w:name w:val="B3 Char"/>
    <w:autoRedefine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autoRedefine/>
    <w:qFormat/>
  </w:style>
  <w:style w:type="character" w:customStyle="1" w:styleId="CharChar3">
    <w:name w:val="Char Char3"/>
    <w:autoRedefine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autoRedefine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autoRedefine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autoRedefine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autoRedefine/>
    <w:qFormat/>
    <w:rPr>
      <w:rFonts w:eastAsia="Times New Roman"/>
      <w:lang w:val="en-GB" w:eastAsia="ja-JP"/>
    </w:rPr>
  </w:style>
  <w:style w:type="character" w:customStyle="1" w:styleId="TALChar">
    <w:name w:val="TAL Char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autoRedefine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autoRedefine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autoRedefine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autoRedefine/>
    <w:qFormat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autoRedefine/>
    <w:qFormat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autoRedefine/>
    <w:qFormat/>
  </w:style>
  <w:style w:type="character" w:customStyle="1" w:styleId="TAHChar">
    <w:name w:val="TAH Char"/>
    <w:autoRedefine/>
    <w:qFormat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autoRedefine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autoRedefine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ascii="Arial" w:eastAsia="Batang" w:hAnsi="Arial"/>
      <w:sz w:val="22"/>
      <w:lang w:val="sv-SE" w:eastAsia="en-GB"/>
    </w:rPr>
  </w:style>
  <w:style w:type="table" w:customStyle="1" w:styleId="1">
    <w:name w:val="网格型1"/>
    <w:basedOn w:val="TableNormal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autoRedefine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autoRedefine/>
    <w:uiPriority w:val="99"/>
    <w:qFormat/>
    <w:rPr>
      <w:rFonts w:eastAsia="MS Mincho"/>
      <w:lang w:val="en-GB"/>
    </w:rPr>
  </w:style>
  <w:style w:type="table" w:customStyle="1" w:styleId="4">
    <w:name w:val="网格型4"/>
    <w:basedOn w:val="TableNormal"/>
    <w:autoRedefine/>
    <w:uiPriority w:val="39"/>
    <w:qFormat/>
    <w:rPr>
      <w:rFonts w:asciiTheme="minorHAnsi" w:eastAsiaTheme="minorEastAsia" w:hAnsiTheme="minorHAnsi" w:cstheme="minorBidi"/>
      <w:sz w:val="24"/>
      <w:szCs w:val="24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autoRedefine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autoRedefine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autoRedefine/>
    <w:qFormat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autoRedefine/>
    <w:qFormat/>
  </w:style>
  <w:style w:type="character" w:customStyle="1" w:styleId="EditorsnoteChar0">
    <w:name w:val="Editor´s note Char"/>
    <w:link w:val="Editorsnote0"/>
    <w:autoRedefine/>
    <w:qFormat/>
    <w:rPr>
      <w:rFonts w:eastAsia="Times New Roman"/>
      <w:lang w:val="en-GB" w:eastAsia="ja-JP"/>
    </w:rPr>
  </w:style>
  <w:style w:type="paragraph" w:customStyle="1" w:styleId="tal0">
    <w:name w:val="tal"/>
    <w:basedOn w:val="Normal"/>
    <w:autoRedefine/>
    <w:qFormat/>
    <w:rPr>
      <w:rFonts w:ascii="SimSun" w:eastAsia="SimSun" w:hAnsi="SimSun" w:cs="SimSun"/>
      <w:lang w:eastAsia="zh-CN"/>
    </w:rPr>
  </w:style>
  <w:style w:type="paragraph" w:customStyle="1" w:styleId="Comments">
    <w:name w:val="Comments"/>
    <w:basedOn w:val="Normal"/>
    <w:link w:val="CommentsChar"/>
    <w:autoRedefine/>
    <w:qFormat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/>
      <w:i/>
      <w:sz w:val="18"/>
      <w:szCs w:val="22"/>
      <w:lang w:val="fi-FI" w:eastAsia="ja-JP"/>
    </w:rPr>
  </w:style>
  <w:style w:type="character" w:customStyle="1" w:styleId="CommentsChar">
    <w:name w:val="Comments Char"/>
    <w:link w:val="Comments"/>
    <w:autoRedefine/>
    <w:qFormat/>
    <w:rPr>
      <w:rFonts w:ascii="Arial" w:eastAsia="Times New Roman" w:hAnsi="Arial"/>
      <w:i/>
      <w:sz w:val="18"/>
      <w:lang w:val="en-GB" w:eastAsia="ja-JP"/>
    </w:rPr>
  </w:style>
  <w:style w:type="paragraph" w:customStyle="1" w:styleId="Agreement">
    <w:name w:val="Agreement"/>
    <w:basedOn w:val="Normal"/>
    <w:next w:val="Normal"/>
    <w:autoRedefine/>
    <w:qFormat/>
    <w:pPr>
      <w:widowControl w:val="0"/>
      <w:spacing w:before="60" w:after="100" w:afterAutospacing="1"/>
      <w:ind w:left="1619" w:hanging="360"/>
      <w:jc w:val="both"/>
    </w:pPr>
    <w:rPr>
      <w:rFonts w:eastAsia="SimSun"/>
      <w:b/>
      <w:kern w:val="2"/>
      <w:sz w:val="21"/>
      <w:szCs w:val="21"/>
      <w:lang w:eastAsia="zh-CN"/>
    </w:rPr>
  </w:style>
  <w:style w:type="paragraph" w:customStyle="1" w:styleId="20">
    <w:name w:val="正文2"/>
    <w:autoRedefine/>
    <w:qFormat/>
    <w:pPr>
      <w:jc w:val="both"/>
    </w:pPr>
    <w:rPr>
      <w:kern w:val="2"/>
      <w:sz w:val="21"/>
      <w:szCs w:val="21"/>
      <w:lang w:eastAsia="zh-CN"/>
    </w:rPr>
  </w:style>
  <w:style w:type="paragraph" w:customStyle="1" w:styleId="pf0">
    <w:name w:val="pf0"/>
    <w:basedOn w:val="Normal"/>
    <w:autoRedefine/>
    <w:qFormat/>
    <w:pPr>
      <w:spacing w:before="100" w:beforeAutospacing="1" w:after="100" w:afterAutospacing="1"/>
    </w:pPr>
    <w:rPr>
      <w:lang w:val="fi-FI" w:eastAsia="en-GB"/>
    </w:rPr>
  </w:style>
  <w:style w:type="character" w:customStyle="1" w:styleId="cf21">
    <w:name w:val="cf21"/>
    <w:basedOn w:val="DefaultParagraphFont"/>
    <w:autoRedefine/>
    <w:qFormat/>
    <w:rPr>
      <w:rFonts w:ascii="Segoe UI" w:hAnsi="Segoe UI" w:cs="Segoe UI" w:hint="default"/>
      <w:strike/>
      <w:color w:val="FF0000"/>
      <w:sz w:val="18"/>
      <w:szCs w:val="18"/>
    </w:rPr>
  </w:style>
  <w:style w:type="character" w:customStyle="1" w:styleId="cf31">
    <w:name w:val="cf31"/>
    <w:basedOn w:val="DefaultParagraphFont"/>
    <w:autoRedefine/>
    <w:qFormat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autoRedefine/>
    <w:qFormat/>
    <w:rPr>
      <w:rFonts w:ascii="Segoe UI" w:hAnsi="Segoe UI" w:cs="Segoe UI" w:hint="default"/>
      <w:color w:val="993366"/>
      <w:sz w:val="18"/>
      <w:szCs w:val="18"/>
    </w:rPr>
  </w:style>
  <w:style w:type="paragraph" w:customStyle="1" w:styleId="Revision2">
    <w:name w:val="Revision2"/>
    <w:autoRedefine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10">
    <w:name w:val="修订1"/>
    <w:autoRedefine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1">
    <w:name w:val="修訂1"/>
    <w:autoRedefine/>
    <w:hidden/>
    <w:uiPriority w:val="99"/>
    <w:semiHidden/>
    <w:qFormat/>
    <w:rPr>
      <w:rFonts w:eastAsia="Times New Roman"/>
      <w:lang w:val="en-GB" w:eastAsia="ja-JP"/>
    </w:rPr>
  </w:style>
  <w:style w:type="character" w:customStyle="1" w:styleId="font2">
    <w:name w:val="font2"/>
    <w:basedOn w:val="DefaultParagraphFont"/>
    <w:autoRedefine/>
    <w:qFormat/>
  </w:style>
  <w:style w:type="character" w:customStyle="1" w:styleId="font1">
    <w:name w:val="font1"/>
    <w:basedOn w:val="DefaultParagraphFont"/>
    <w:autoRedefine/>
    <w:qFormat/>
  </w:style>
  <w:style w:type="character" w:customStyle="1" w:styleId="font0">
    <w:name w:val="font0"/>
    <w:basedOn w:val="DefaultParagraphFont"/>
    <w:autoRedefine/>
    <w:qFormat/>
  </w:style>
  <w:style w:type="paragraph" w:customStyle="1" w:styleId="Revision3">
    <w:name w:val="Revision3"/>
    <w:autoRedefine/>
    <w:hidden/>
    <w:uiPriority w:val="99"/>
    <w:semiHidden/>
    <w:qFormat/>
    <w:rPr>
      <w:rFonts w:eastAsia="Times New Roman"/>
      <w:lang w:val="en-GB" w:eastAsia="ja-JP"/>
    </w:rPr>
  </w:style>
  <w:style w:type="character" w:customStyle="1" w:styleId="marki8bldwqog">
    <w:name w:val="marki8bldwqog"/>
    <w:basedOn w:val="DefaultParagraphFont"/>
    <w:autoRedefine/>
    <w:qFormat/>
  </w:style>
  <w:style w:type="paragraph" w:styleId="Revision">
    <w:name w:val="Revision"/>
    <w:hidden/>
    <w:uiPriority w:val="99"/>
    <w:unhideWhenUsed/>
    <w:rsid w:val="006C75BA"/>
    <w:rPr>
      <w:rFonts w:eastAsia="Times New Roman"/>
      <w:sz w:val="24"/>
      <w:szCs w:val="24"/>
    </w:rPr>
  </w:style>
  <w:style w:type="paragraph" w:customStyle="1" w:styleId="3GPPHeader">
    <w:name w:val="3GPP_Header"/>
    <w:basedOn w:val="BodyText"/>
    <w:qFormat/>
    <w:rsid w:val="00FA1768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140A0-EAB5-499C-AA4D-0B71820BA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5B424C64-D33A-4DE4-A8EF-E6E5BF2F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Xue Lin</dc:creator>
  <cp:lastModifiedBy>Håkan</cp:lastModifiedBy>
  <cp:revision>3</cp:revision>
  <cp:lastPrinted>2017-05-08T10:55:00Z</cp:lastPrinted>
  <dcterms:created xsi:type="dcterms:W3CDTF">2024-02-25T20:12:00Z</dcterms:created>
  <dcterms:modified xsi:type="dcterms:W3CDTF">2024-02-25T20:12:00Z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&lt;TSG/WG&gt;</vt:lpwstr>
  </property>
  <property fmtid="{D5CDD505-2E9C-101B-9397-08002B2CF9AE}" pid="40" name="MtgSeq">
    <vt:lpwstr>&lt;MTG_SEQ&gt;</vt:lpwstr>
  </property>
  <property fmtid="{D5CDD505-2E9C-101B-9397-08002B2CF9AE}" pid="41" name="Location">
    <vt:lpwstr>&lt;Location&gt;</vt:lpwstr>
  </property>
  <property fmtid="{D5CDD505-2E9C-101B-9397-08002B2CF9AE}" pid="42" name="Country">
    <vt:lpwstr>&lt;Country&gt;</vt:lpwstr>
  </property>
  <property fmtid="{D5CDD505-2E9C-101B-9397-08002B2CF9AE}" pid="43" name="StartDate">
    <vt:lpwstr>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_2015_ms_pID_725343">
    <vt:lpwstr>(3)97RTctbN8xjL84ppEhNHwK9mTK/ooQo95pvbtmK1dOQPs9RNiU6eWKupvozOp1eMZnmRzbQY INLEJ/tGT1ZYeY2E+hxyzVWN+YNwIrMFdVdm5Dp90wG4xrgmBYJeJ0Fbmhb+6RX1JSS5FrB0 GBq3kl0deLh5iI53nhgfZA53D9S0oA69WG9miPIZ5nModgZ1VYU+O8Tq3eiwLDGCR4bkiy7G X3mR03LLpBMeKsRcp+</vt:lpwstr>
  </property>
  <property fmtid="{D5CDD505-2E9C-101B-9397-08002B2CF9AE}" pid="60" name="_2015_ms_pID_7253431">
    <vt:lpwstr>0kKlACdeBrbnCu4QvDGhZsriSM1HrmRXG5J1MO1YeN+2XiwCRBSMK6 pReO4AWWbXFKUD9eKVlAHqcFEQHtA2Eh3k9/d/3bJwtpWF+mtwbugtZvabC1g+taLol327C3 cg0m+BFKL9VJjS8Bzu2wPCMoIJbiJSRFcu+dUNqxbEdNmClM9hheFMI6lQ/fFJnwR7n9m1Vr r67e+lMjuhZodFXEV8mOQd8SYK9fy02Nbzwc</vt:lpwstr>
  </property>
  <property fmtid="{D5CDD505-2E9C-101B-9397-08002B2CF9AE}" pid="61" name="_2015_ms_pID_7253432">
    <vt:lpwstr>HA==</vt:lpwstr>
  </property>
  <property fmtid="{D5CDD505-2E9C-101B-9397-08002B2CF9AE}" pid="62" name="CWM5a257f60bac311ee8000196b0000186b">
    <vt:lpwstr>CWMVP6L14wzLk//HgMZQ28TCq5wx6az4T82rhV1SQz/QRVy0bfeDtrDY8TgRckH99B00TGEYSw9K7joFboW/R7JFw==</vt:lpwstr>
  </property>
  <property fmtid="{D5CDD505-2E9C-101B-9397-08002B2CF9AE}" pid="63" name="MSIP_Label_f7b7771f-98a2-4ec9-8160-ee37e9359e20_Enabled">
    <vt:lpwstr>true</vt:lpwstr>
  </property>
  <property fmtid="{D5CDD505-2E9C-101B-9397-08002B2CF9AE}" pid="64" name="MSIP_Label_f7b7771f-98a2-4ec9-8160-ee37e9359e20_SetDate">
    <vt:lpwstr>2024-01-25T05:25:50Z</vt:lpwstr>
  </property>
  <property fmtid="{D5CDD505-2E9C-101B-9397-08002B2CF9AE}" pid="65" name="MSIP_Label_f7b7771f-98a2-4ec9-8160-ee37e9359e20_Method">
    <vt:lpwstr>Privileged</vt:lpwstr>
  </property>
  <property fmtid="{D5CDD505-2E9C-101B-9397-08002B2CF9AE}" pid="66" name="MSIP_Label_f7b7771f-98a2-4ec9-8160-ee37e9359e20_Name">
    <vt:lpwstr>社外開示</vt:lpwstr>
  </property>
  <property fmtid="{D5CDD505-2E9C-101B-9397-08002B2CF9AE}" pid="67" name="MSIP_Label_f7b7771f-98a2-4ec9-8160-ee37e9359e20_SiteId">
    <vt:lpwstr>6786d483-f51b-44bd-b40a-6fe409a5265e</vt:lpwstr>
  </property>
  <property fmtid="{D5CDD505-2E9C-101B-9397-08002B2CF9AE}" pid="68" name="MSIP_Label_f7b7771f-98a2-4ec9-8160-ee37e9359e20_ActionId">
    <vt:lpwstr>09a2859c-8463-40d8-b329-370161ea92bb</vt:lpwstr>
  </property>
  <property fmtid="{D5CDD505-2E9C-101B-9397-08002B2CF9AE}" pid="69" name="MSIP_Label_f7b7771f-98a2-4ec9-8160-ee37e9359e20_ContentBits">
    <vt:lpwstr>0</vt:lpwstr>
  </property>
  <property fmtid="{D5CDD505-2E9C-101B-9397-08002B2CF9AE}" pid="70" name="CWM1072e290bbea11ee8000011800000118">
    <vt:lpwstr>CWMdENpQbO3QqMh4oMBFYY0ZgtUY9P0ZUMirobVYM4rXqeE+sdTc+FYEvkR0QMDbpiCb8sWHpZjNFnP3TBlwchTWA==</vt:lpwstr>
  </property>
  <property fmtid="{D5CDD505-2E9C-101B-9397-08002B2CF9AE}" pid="71" name="CWM503c6480bc1e11ee8000419800004098">
    <vt:lpwstr>CWMA6OlAoas6fnpydB4VEkxJEC5OCZGB0M22bNyevSLS6H8vvrJfxrlhrYperWr2l1MiFbND12+AZS+MPobVuCO4Q==</vt:lpwstr>
  </property>
  <property fmtid="{D5CDD505-2E9C-101B-9397-08002B2CF9AE}" pid="72" name="CWMd5d7aea0bea411ee80003f0200003e02">
    <vt:lpwstr>CWMFm3NTWJb7MdKYeWma9Y47yCLQ3BPHTKjJJ9H1+43YNsAI5SvuqBSF0WZP+7bbaQC4a7bcm6LaxSCYz6kbm2mZw==</vt:lpwstr>
  </property>
  <property fmtid="{D5CDD505-2E9C-101B-9397-08002B2CF9AE}" pid="73" name="CWMce912bf0bf0b11ee800033c6000033c6">
    <vt:lpwstr>CWMn3KkOgVA7cCBGF/8R08reZENy6bZuV7L95vKuzFJ5gjTn8bM+Uw0Z9zr7MIKz4YaMKJX4v8vOIPnVZ8kecaQLQ==</vt:lpwstr>
  </property>
  <property fmtid="{D5CDD505-2E9C-101B-9397-08002B2CF9AE}" pid="74" name="CWM00279950bf5311ee80003db200003cb2">
    <vt:lpwstr>CWMh6XqoLeKE5Rd2fmqKPWFNDFNkJIu4PAYiZXcdQPaD+XxoYD4FGeY9a+dEIRdGEliP0dqx+C76ePauvH8IbdELA==</vt:lpwstr>
  </property>
  <property fmtid="{D5CDD505-2E9C-101B-9397-08002B2CF9AE}" pid="75" name="KSOProductBuildVer">
    <vt:lpwstr>2052-12.1.0.16120</vt:lpwstr>
  </property>
  <property fmtid="{D5CDD505-2E9C-101B-9397-08002B2CF9AE}" pid="76" name="ICV">
    <vt:lpwstr>813F5A9F356948E0AA3B8B0594985868_13</vt:lpwstr>
  </property>
  <property fmtid="{D5CDD505-2E9C-101B-9397-08002B2CF9AE}" pid="77" name="MSIP_Label_a7295cc1-d279-42ac-ab4d-3b0f4fece050_Enabled">
    <vt:lpwstr>true</vt:lpwstr>
  </property>
  <property fmtid="{D5CDD505-2E9C-101B-9397-08002B2CF9AE}" pid="78" name="MSIP_Label_a7295cc1-d279-42ac-ab4d-3b0f4fece050_SetDate">
    <vt:lpwstr>2024-01-31T08:54:15Z</vt:lpwstr>
  </property>
  <property fmtid="{D5CDD505-2E9C-101B-9397-08002B2CF9AE}" pid="79" name="MSIP_Label_a7295cc1-d279-42ac-ab4d-3b0f4fece050_Method">
    <vt:lpwstr>Standard</vt:lpwstr>
  </property>
  <property fmtid="{D5CDD505-2E9C-101B-9397-08002B2CF9AE}" pid="80" name="MSIP_Label_a7295cc1-d279-42ac-ab4d-3b0f4fece050_Name">
    <vt:lpwstr>FUJITSU-RESTRICTED​</vt:lpwstr>
  </property>
  <property fmtid="{D5CDD505-2E9C-101B-9397-08002B2CF9AE}" pid="81" name="MSIP_Label_a7295cc1-d279-42ac-ab4d-3b0f4fece050_SiteId">
    <vt:lpwstr>a19f121d-81e1-4858-a9d8-736e267fd4c7</vt:lpwstr>
  </property>
  <property fmtid="{D5CDD505-2E9C-101B-9397-08002B2CF9AE}" pid="82" name="MSIP_Label_a7295cc1-d279-42ac-ab4d-3b0f4fece050_ActionId">
    <vt:lpwstr>11833c3c-3f32-4fe4-a4ca-0b28548762e9</vt:lpwstr>
  </property>
  <property fmtid="{D5CDD505-2E9C-101B-9397-08002B2CF9AE}" pid="83" name="MSIP_Label_a7295cc1-d279-42ac-ab4d-3b0f4fece050_ContentBits">
    <vt:lpwstr>0</vt:lpwstr>
  </property>
  <property fmtid="{D5CDD505-2E9C-101B-9397-08002B2CF9AE}" pid="84" name="MSIP_Label_83bcef13-7cac-433f-ba1d-47a323951816_Enabled">
    <vt:lpwstr>true</vt:lpwstr>
  </property>
  <property fmtid="{D5CDD505-2E9C-101B-9397-08002B2CF9AE}" pid="85" name="MSIP_Label_83bcef13-7cac-433f-ba1d-47a323951816_SetDate">
    <vt:lpwstr>2024-02-01T08:43:58Z</vt:lpwstr>
  </property>
  <property fmtid="{D5CDD505-2E9C-101B-9397-08002B2CF9AE}" pid="86" name="MSIP_Label_83bcef13-7cac-433f-ba1d-47a323951816_Method">
    <vt:lpwstr>Privileged</vt:lpwstr>
  </property>
  <property fmtid="{D5CDD505-2E9C-101B-9397-08002B2CF9AE}" pid="87" name="MSIP_Label_83bcef13-7cac-433f-ba1d-47a323951816_Name">
    <vt:lpwstr>MTK_Unclassified</vt:lpwstr>
  </property>
  <property fmtid="{D5CDD505-2E9C-101B-9397-08002B2CF9AE}" pid="88" name="MSIP_Label_83bcef13-7cac-433f-ba1d-47a323951816_SiteId">
    <vt:lpwstr>a7687ede-7a6b-4ef6-bace-642f677fbe31</vt:lpwstr>
  </property>
  <property fmtid="{D5CDD505-2E9C-101B-9397-08002B2CF9AE}" pid="89" name="MSIP_Label_83bcef13-7cac-433f-ba1d-47a323951816_ActionId">
    <vt:lpwstr>774d4117-6cf1-4cd2-b341-fcb94f739688</vt:lpwstr>
  </property>
  <property fmtid="{D5CDD505-2E9C-101B-9397-08002B2CF9AE}" pid="90" name="MSIP_Label_83bcef13-7cac-433f-ba1d-47a323951816_ContentBits">
    <vt:lpwstr>0</vt:lpwstr>
  </property>
  <property fmtid="{D5CDD505-2E9C-101B-9397-08002B2CF9AE}" pid="91" name="CWM4d304570c3ff11ee80004b7200004a72">
    <vt:lpwstr>CWMJ7sC5bWihIKG6Z1+VuboICjakdV/L09IfLd1HA+ltdxbGIAyD0K7OeCKWuMv/PuVMXmqlJ0e6M6f88GcUso8Bw==</vt:lpwstr>
  </property>
  <property fmtid="{D5CDD505-2E9C-101B-9397-08002B2CF9AE}" pid="92" name="_readonly">
    <vt:lpwstr/>
  </property>
  <property fmtid="{D5CDD505-2E9C-101B-9397-08002B2CF9AE}" pid="93" name="_change">
    <vt:lpwstr/>
  </property>
  <property fmtid="{D5CDD505-2E9C-101B-9397-08002B2CF9AE}" pid="94" name="_full-control">
    <vt:lpwstr/>
  </property>
  <property fmtid="{D5CDD505-2E9C-101B-9397-08002B2CF9AE}" pid="95" name="sflag">
    <vt:lpwstr>1708134156</vt:lpwstr>
  </property>
</Properties>
</file>